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812280" w14:textId="31C5194E" w:rsidR="00781569" w:rsidRPr="00207615" w:rsidRDefault="00781569" w:rsidP="00781569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103-e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22</w:t>
      </w:r>
      <w:r w:rsidR="00752529" w:rsidRPr="00FB5865">
        <w:rPr>
          <w:rFonts w:cs="Arial"/>
          <w:sz w:val="24"/>
          <w:szCs w:val="24"/>
        </w:rPr>
        <w:t>08028</w:t>
      </w:r>
    </w:p>
    <w:p w14:paraId="0C1535FC" w14:textId="77777777" w:rsidR="00781569" w:rsidRPr="00C51EC1" w:rsidRDefault="00781569" w:rsidP="00781569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 Meeting, May 9 – 20, 2022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5D399BEA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093848">
        <w:rPr>
          <w:rFonts w:ascii="Arial" w:hAnsi="Arial"/>
          <w:sz w:val="24"/>
          <w:lang w:val="en-US"/>
        </w:rPr>
        <w:t>9</w:t>
      </w:r>
      <w:r w:rsidR="00F552C4" w:rsidRPr="003076A2">
        <w:rPr>
          <w:rFonts w:ascii="Arial" w:hAnsi="Arial"/>
          <w:sz w:val="24"/>
          <w:lang w:val="en-US"/>
        </w:rPr>
        <w:t>.</w:t>
      </w:r>
      <w:r w:rsidR="004933DF" w:rsidRPr="003076A2">
        <w:rPr>
          <w:rFonts w:ascii="Arial" w:hAnsi="Arial"/>
          <w:sz w:val="24"/>
          <w:lang w:val="en-US"/>
        </w:rPr>
        <w:t>2</w:t>
      </w:r>
      <w:r w:rsidR="00093848">
        <w:rPr>
          <w:rFonts w:ascii="Arial" w:hAnsi="Arial"/>
          <w:sz w:val="24"/>
          <w:lang w:val="en-US"/>
        </w:rPr>
        <w:t>0</w:t>
      </w:r>
      <w:r w:rsidR="00691AEC" w:rsidRPr="003076A2">
        <w:rPr>
          <w:rFonts w:ascii="Arial" w:hAnsi="Arial"/>
          <w:sz w:val="24"/>
          <w:lang w:val="en-US"/>
        </w:rPr>
        <w:t>.</w:t>
      </w:r>
      <w:r w:rsidR="004933DF" w:rsidRPr="003076A2">
        <w:rPr>
          <w:rFonts w:ascii="Arial" w:hAnsi="Arial"/>
          <w:sz w:val="24"/>
          <w:lang w:val="en-US"/>
        </w:rPr>
        <w:t>2</w:t>
      </w:r>
      <w:r w:rsidR="00F552C4" w:rsidRPr="003076A2">
        <w:rPr>
          <w:rFonts w:ascii="Arial" w:hAnsi="Arial"/>
          <w:sz w:val="24"/>
          <w:lang w:val="en-US"/>
        </w:rPr>
        <w:t>.</w:t>
      </w:r>
      <w:r w:rsidR="00EE583F" w:rsidRPr="003076A2">
        <w:rPr>
          <w:rFonts w:ascii="Arial" w:hAnsi="Arial"/>
          <w:sz w:val="24"/>
          <w:lang w:val="en-US"/>
        </w:rPr>
        <w:t>2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444B0E81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0E2795">
        <w:rPr>
          <w:rFonts w:ascii="Arial" w:hAnsi="Arial"/>
          <w:sz w:val="24"/>
          <w:lang w:val="en-US"/>
        </w:rPr>
        <w:t>Additional s</w:t>
      </w:r>
      <w:r w:rsidR="00F721D8">
        <w:rPr>
          <w:rFonts w:ascii="Arial" w:hAnsi="Arial"/>
          <w:sz w:val="24"/>
          <w:lang w:val="en-US"/>
        </w:rPr>
        <w:t>imulation results with reduced number of PRS samples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2FC91AF9" w14:textId="77777777" w:rsidR="0036314C" w:rsidRDefault="003D2D14" w:rsidP="00C947FA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RAN4 </w:t>
      </w:r>
      <w:r w:rsidR="00E045A7">
        <w:rPr>
          <w:sz w:val="22"/>
          <w:szCs w:val="22"/>
          <w:lang w:val="en-US"/>
        </w:rPr>
        <w:t>reached some agreements regarding the simulation assumptions for measurement accuracy with</w:t>
      </w:r>
      <w:r w:rsidR="0036314C">
        <w:rPr>
          <w:sz w:val="22"/>
          <w:szCs w:val="22"/>
          <w:lang w:val="en-US"/>
        </w:rPr>
        <w:t xml:space="preserve"> a</w:t>
      </w:r>
      <w:r w:rsidR="00E045A7">
        <w:rPr>
          <w:sz w:val="22"/>
          <w:szCs w:val="22"/>
          <w:lang w:val="en-US"/>
        </w:rPr>
        <w:t xml:space="preserve"> reduced number of samples in</w:t>
      </w:r>
      <w:r w:rsidR="005615CD">
        <w:rPr>
          <w:sz w:val="22"/>
          <w:szCs w:val="22"/>
          <w:lang w:val="en-US"/>
        </w:rPr>
        <w:t xml:space="preserve"> RAN4#10</w:t>
      </w:r>
      <w:r w:rsidR="00E1384F">
        <w:rPr>
          <w:sz w:val="22"/>
          <w:szCs w:val="22"/>
          <w:lang w:val="en-US"/>
        </w:rPr>
        <w:t>1</w:t>
      </w:r>
      <w:r w:rsidR="005615CD">
        <w:rPr>
          <w:sz w:val="22"/>
          <w:szCs w:val="22"/>
          <w:lang w:val="en-US"/>
        </w:rPr>
        <w:t>-e</w:t>
      </w:r>
      <w:r w:rsidR="00E045A7">
        <w:rPr>
          <w:sz w:val="22"/>
          <w:szCs w:val="22"/>
          <w:lang w:val="en-US"/>
        </w:rPr>
        <w:t xml:space="preserve"> </w:t>
      </w:r>
      <w:r w:rsidR="00C947FA">
        <w:rPr>
          <w:sz w:val="22"/>
          <w:szCs w:val="22"/>
          <w:lang w:val="en-US"/>
        </w:rPr>
        <w:t>[1, 2]</w:t>
      </w:r>
      <w:r w:rsidR="00080954">
        <w:rPr>
          <w:sz w:val="22"/>
          <w:szCs w:val="22"/>
          <w:lang w:val="en-US"/>
        </w:rPr>
        <w:t xml:space="preserve"> and</w:t>
      </w:r>
      <w:r w:rsidR="009A218B">
        <w:rPr>
          <w:sz w:val="22"/>
          <w:szCs w:val="22"/>
          <w:lang w:val="en-US"/>
        </w:rPr>
        <w:t xml:space="preserve"> in RAN4#101-bis-e [3]</w:t>
      </w:r>
      <w:r w:rsidR="005615CD">
        <w:rPr>
          <w:sz w:val="22"/>
          <w:szCs w:val="22"/>
          <w:lang w:val="en-US"/>
        </w:rPr>
        <w:t>.</w:t>
      </w:r>
    </w:p>
    <w:p w14:paraId="322B1E66" w14:textId="74542736" w:rsidR="00614E1E" w:rsidRPr="00C947FA" w:rsidRDefault="00B33238" w:rsidP="00C947FA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</w:t>
      </w:r>
      <w:r w:rsidR="00B716F3">
        <w:rPr>
          <w:sz w:val="22"/>
          <w:szCs w:val="22"/>
          <w:lang w:val="en-US"/>
        </w:rPr>
        <w:t>his paper</w:t>
      </w:r>
      <w:r w:rsidR="00D96A52" w:rsidRPr="00405396">
        <w:rPr>
          <w:sz w:val="22"/>
          <w:szCs w:val="22"/>
          <w:lang w:val="en-US"/>
        </w:rPr>
        <w:t xml:space="preserve"> </w:t>
      </w:r>
      <w:r w:rsidR="00AE0AFD">
        <w:rPr>
          <w:sz w:val="22"/>
          <w:szCs w:val="22"/>
          <w:lang w:val="en-US"/>
        </w:rPr>
        <w:t xml:space="preserve">includes </w:t>
      </w:r>
      <w:r w:rsidR="005D2B86">
        <w:rPr>
          <w:sz w:val="22"/>
          <w:szCs w:val="22"/>
          <w:lang w:val="en-US"/>
        </w:rPr>
        <w:t xml:space="preserve">additional </w:t>
      </w:r>
      <w:r w:rsidR="00AE0AFD">
        <w:rPr>
          <w:sz w:val="22"/>
          <w:szCs w:val="22"/>
          <w:lang w:val="en-US"/>
        </w:rPr>
        <w:t xml:space="preserve">simulation results </w:t>
      </w:r>
      <w:r w:rsidR="00B23CE9">
        <w:rPr>
          <w:sz w:val="22"/>
          <w:szCs w:val="22"/>
          <w:lang w:val="en-US"/>
        </w:rPr>
        <w:t>for the following</w:t>
      </w:r>
      <w:r w:rsidR="00246B9C">
        <w:rPr>
          <w:sz w:val="22"/>
          <w:szCs w:val="22"/>
          <w:lang w:val="en-US"/>
        </w:rPr>
        <w:t>:</w:t>
      </w:r>
    </w:p>
    <w:p w14:paraId="7168746D" w14:textId="68987423" w:rsidR="001D249B" w:rsidRDefault="00B23CE9" w:rsidP="00BC406D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UE Rx-Tx time difference</w:t>
      </w:r>
    </w:p>
    <w:p w14:paraId="7CABDF4C" w14:textId="584F3A0D" w:rsidR="00C11E64" w:rsidRDefault="00B23CE9" w:rsidP="00B23CE9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PRS-RSRP</w:t>
      </w:r>
    </w:p>
    <w:p w14:paraId="7272DF75" w14:textId="76F18BC5" w:rsidR="00D7337E" w:rsidRPr="00B23CE9" w:rsidRDefault="00D7337E" w:rsidP="00B23CE9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RSTD</w:t>
      </w:r>
    </w:p>
    <w:p w14:paraId="2D765A3B" w14:textId="1FE167BC" w:rsidR="00C10A07" w:rsidRDefault="00AE0AFD" w:rsidP="00572192">
      <w:pPr>
        <w:pStyle w:val="Heading1"/>
        <w:rPr>
          <w:szCs w:val="36"/>
          <w:lang w:val="en-US" w:eastAsia="zh-CN"/>
        </w:rPr>
      </w:pPr>
      <w:r>
        <w:rPr>
          <w:szCs w:val="36"/>
          <w:lang w:val="en-US" w:eastAsia="zh-CN"/>
        </w:rPr>
        <w:t>Simulation results for UE Rx-Tx time difference</w:t>
      </w:r>
    </w:p>
    <w:p w14:paraId="255568D2" w14:textId="0EAB64C6" w:rsidR="00494CDB" w:rsidRPr="00494CDB" w:rsidRDefault="00494CDB" w:rsidP="00494CDB">
      <w:pPr>
        <w:rPr>
          <w:lang w:val="en-US" w:eastAsia="zh-CN"/>
        </w:rPr>
      </w:pPr>
      <w:r w:rsidRPr="00994ECB">
        <w:rPr>
          <w:sz w:val="22"/>
          <w:szCs w:val="22"/>
          <w:lang w:val="en-US" w:eastAsia="zh-CN"/>
        </w:rPr>
        <w:t>This section includes simulation results for FR1, SCS = 15</w:t>
      </w:r>
      <w:r w:rsidR="00102A54" w:rsidRPr="00994ECB">
        <w:rPr>
          <w:sz w:val="22"/>
          <w:szCs w:val="22"/>
          <w:lang w:val="en-US" w:eastAsia="zh-CN"/>
        </w:rPr>
        <w:t xml:space="preserve"> kHz</w:t>
      </w:r>
      <w:r w:rsidR="00994ECB" w:rsidRPr="00994ECB">
        <w:rPr>
          <w:sz w:val="22"/>
          <w:szCs w:val="22"/>
          <w:lang w:val="en-US" w:eastAsia="zh-CN"/>
        </w:rPr>
        <w:t xml:space="preserve"> and SCS = </w:t>
      </w:r>
      <w:r w:rsidR="00102A54" w:rsidRPr="00994ECB">
        <w:rPr>
          <w:sz w:val="22"/>
          <w:szCs w:val="22"/>
          <w:lang w:val="en-US" w:eastAsia="zh-CN"/>
        </w:rPr>
        <w:t xml:space="preserve">30 kHz, </w:t>
      </w:r>
      <w:r w:rsidR="00994ECB" w:rsidRPr="00994ECB">
        <w:rPr>
          <w:sz w:val="22"/>
          <w:szCs w:val="22"/>
          <w:lang w:val="en-US" w:eastAsia="zh-CN"/>
        </w:rPr>
        <w:t>with</w:t>
      </w:r>
      <w:r w:rsidR="00102A54" w:rsidRPr="00994ECB">
        <w:rPr>
          <w:sz w:val="22"/>
          <w:szCs w:val="22"/>
          <w:lang w:val="en-US" w:eastAsia="zh-CN"/>
        </w:rPr>
        <w:t xml:space="preserve"> propagation channels AWGN and TDL-A.</w:t>
      </w:r>
    </w:p>
    <w:tbl>
      <w:tblPr>
        <w:tblW w:w="9329" w:type="dxa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194"/>
        <w:gridCol w:w="1421"/>
        <w:gridCol w:w="1421"/>
        <w:gridCol w:w="1421"/>
      </w:tblGrid>
      <w:tr w:rsidR="009D48BC" w:rsidRPr="004E4BE5" w14:paraId="08136931" w14:textId="77777777" w:rsidTr="009D48BC">
        <w:trPr>
          <w:trHeight w:val="53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804FB" w14:textId="77777777" w:rsidR="009D48BC" w:rsidRPr="004E4BE5" w:rsidRDefault="009D48BC" w:rsidP="004E4BE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3DD63" w14:textId="77777777" w:rsidR="009D48BC" w:rsidRPr="004E4BE5" w:rsidRDefault="009D48BC" w:rsidP="004E4BE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0EE65" w14:textId="223A21CC" w:rsidR="009D48BC" w:rsidRPr="004E4BE5" w:rsidRDefault="009D48BC" w:rsidP="004E4BE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63A7B" w14:textId="77777777" w:rsidR="009D48BC" w:rsidRPr="004E4BE5" w:rsidRDefault="009D48BC" w:rsidP="004E4BE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E7DD0" w14:textId="378F128A" w:rsidR="009D48BC" w:rsidRPr="004E4BE5" w:rsidRDefault="009D48BC" w:rsidP="004E4BE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61E3E7" w14:textId="6FC3B66A" w:rsidR="009D48BC" w:rsidRDefault="009D48BC" w:rsidP="004E4BE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repetitions</w:t>
            </w:r>
          </w:p>
        </w:tc>
        <w:tc>
          <w:tcPr>
            <w:tcW w:w="4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6F360" w14:textId="24D137FB" w:rsidR="009D48BC" w:rsidRPr="004E4BE5" w:rsidRDefault="001A1506" w:rsidP="0094612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[90%] (Tc)</w:t>
            </w:r>
          </w:p>
        </w:tc>
      </w:tr>
      <w:tr w:rsidR="009D48BC" w:rsidRPr="004E4BE5" w14:paraId="4CC2AF00" w14:textId="77777777" w:rsidTr="009D48BC">
        <w:trPr>
          <w:trHeight w:val="78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742EE" w14:textId="77777777" w:rsidR="009D48BC" w:rsidRPr="004E4BE5" w:rsidRDefault="009D48BC" w:rsidP="004E4BE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FA543" w14:textId="77777777" w:rsidR="009D48BC" w:rsidRPr="004E4BE5" w:rsidRDefault="009D48BC" w:rsidP="004E4BE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3DE78" w14:textId="77777777" w:rsidR="009D48BC" w:rsidRPr="004E4BE5" w:rsidRDefault="009D48BC" w:rsidP="004E4BE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A876B" w14:textId="77777777" w:rsidR="009D48BC" w:rsidRPr="004E4BE5" w:rsidRDefault="009D48BC" w:rsidP="004E4BE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A0E4D" w14:textId="77777777" w:rsidR="009D48BC" w:rsidRPr="004E4BE5" w:rsidRDefault="009D48BC" w:rsidP="004E4BE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7B0D" w14:textId="77777777" w:rsidR="009D48BC" w:rsidRPr="004E4BE5" w:rsidRDefault="009D48BC" w:rsidP="004E4BE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6406" w14:textId="51429541" w:rsidR="009D48BC" w:rsidRPr="004E4BE5" w:rsidRDefault="009D48BC" w:rsidP="000366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2CBC" w14:textId="349B9112" w:rsidR="009D48BC" w:rsidRPr="004E4BE5" w:rsidRDefault="009D48BC" w:rsidP="000366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6383B" w14:textId="132BAD66" w:rsidR="009D48BC" w:rsidRPr="004E4BE5" w:rsidRDefault="009D48BC" w:rsidP="000366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-13 dB</w:t>
            </w:r>
          </w:p>
        </w:tc>
      </w:tr>
      <w:tr w:rsidR="006E3744" w:rsidRPr="004E4BE5" w14:paraId="588D7E69" w14:textId="77777777" w:rsidTr="00232F03">
        <w:trPr>
          <w:trHeight w:val="300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07994" w14:textId="77777777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506CB" w14:textId="77777777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28664" w14:textId="77777777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A92B4" w14:textId="77777777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256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ADE35" w14:textId="77777777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0F595" w14:textId="394817DA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631D6" w14:textId="6EB23663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AF84C" w14:textId="4C458DA3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AB864" w14:textId="1C18C177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131 </w:t>
            </w:r>
          </w:p>
        </w:tc>
      </w:tr>
      <w:tr w:rsidR="006E3744" w:rsidRPr="004E4BE5" w14:paraId="58C17661" w14:textId="77777777" w:rsidTr="007F55BB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75504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5503F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A459E7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9C4AA" w14:textId="77777777" w:rsidR="006E3744" w:rsidRPr="004E4BE5" w:rsidRDefault="006E3744" w:rsidP="006E374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A8E1E" w14:textId="77777777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79329" w14:textId="1DC7EA27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5C373" w14:textId="45DD6B1A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A047D" w14:textId="23577198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BAB3A" w14:textId="7CC2C180" w:rsidR="006E3744" w:rsidRPr="004E4BE5" w:rsidRDefault="006E3744" w:rsidP="006E37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124 </w:t>
            </w:r>
          </w:p>
        </w:tc>
      </w:tr>
      <w:tr w:rsidR="00784248" w:rsidRPr="004E4BE5" w14:paraId="0D0F925D" w14:textId="77777777" w:rsidTr="007F55BB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74D85" w14:textId="77777777" w:rsidR="00784248" w:rsidRPr="004E4BE5" w:rsidRDefault="00784248" w:rsidP="0078424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59879" w14:textId="77777777" w:rsidR="00784248" w:rsidRPr="004E4BE5" w:rsidRDefault="00784248" w:rsidP="0078424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07136D" w14:textId="77777777" w:rsidR="00784248" w:rsidRPr="004E4BE5" w:rsidRDefault="00784248" w:rsidP="0078424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122A7" w14:textId="77777777" w:rsidR="00784248" w:rsidRPr="004E4BE5" w:rsidRDefault="00784248" w:rsidP="0078424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B2347" w14:textId="77777777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98342" w14:textId="196E997C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4AA5B" w14:textId="5224124C" w:rsidR="00784248" w:rsidRPr="00784248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B4080" w14:textId="7FDB3056" w:rsidR="00784248" w:rsidRPr="00784248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7D149" w14:textId="4CDECD98" w:rsidR="00784248" w:rsidRPr="00784248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</w:p>
        </w:tc>
      </w:tr>
      <w:tr w:rsidR="00784248" w:rsidRPr="004E4BE5" w14:paraId="4BC4E1CD" w14:textId="77777777" w:rsidTr="007F55BB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EAF10" w14:textId="77777777" w:rsidR="00784248" w:rsidRPr="004E4BE5" w:rsidRDefault="00784248" w:rsidP="0078424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EB1E9" w14:textId="77777777" w:rsidR="00784248" w:rsidRPr="004E4BE5" w:rsidRDefault="00784248" w:rsidP="0078424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3BFADA" w14:textId="77777777" w:rsidR="00784248" w:rsidRPr="004E4BE5" w:rsidRDefault="00784248" w:rsidP="0078424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37AC6" w14:textId="77777777" w:rsidR="00784248" w:rsidRPr="004E4BE5" w:rsidRDefault="00784248" w:rsidP="0078424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9E841" w14:textId="77777777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1BD99" w14:textId="4302F02E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ABB80" w14:textId="134B349C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AF3EB" w14:textId="5C6E98F7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4470E" w14:textId="7A15BE7F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121 </w:t>
            </w:r>
          </w:p>
        </w:tc>
      </w:tr>
      <w:tr w:rsidR="00784248" w:rsidRPr="004E4BE5" w14:paraId="3FEB6F0E" w14:textId="77777777" w:rsidTr="007F55BB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74C77" w14:textId="77777777" w:rsidR="00784248" w:rsidRPr="004E4BE5" w:rsidRDefault="00784248" w:rsidP="0078424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D521D" w14:textId="77777777" w:rsidR="00784248" w:rsidRPr="004E4BE5" w:rsidRDefault="00784248" w:rsidP="0078424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A3F70D" w14:textId="77777777" w:rsidR="00784248" w:rsidRPr="004E4BE5" w:rsidRDefault="00784248" w:rsidP="0078424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9A9BA" w14:textId="77777777" w:rsidR="00784248" w:rsidRPr="004E4BE5" w:rsidRDefault="00784248" w:rsidP="0078424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13616" w14:textId="77777777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49D50" w14:textId="62C4EF26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123B0" w14:textId="472E03B0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EB828" w14:textId="19EF34BE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89B77" w14:textId="2F39FB3C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119 </w:t>
            </w:r>
          </w:p>
        </w:tc>
      </w:tr>
      <w:tr w:rsidR="00784248" w:rsidRPr="004E4BE5" w14:paraId="59E3B6BB" w14:textId="77777777" w:rsidTr="007F55BB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0300C" w14:textId="77777777" w:rsidR="00784248" w:rsidRPr="004E4BE5" w:rsidRDefault="00784248" w:rsidP="0078424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00C88" w14:textId="77777777" w:rsidR="00784248" w:rsidRPr="004E4BE5" w:rsidRDefault="00784248" w:rsidP="0078424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BDA4E1" w14:textId="77777777" w:rsidR="00784248" w:rsidRPr="004E4BE5" w:rsidRDefault="00784248" w:rsidP="0078424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B4618" w14:textId="77777777" w:rsidR="00784248" w:rsidRPr="004E4BE5" w:rsidRDefault="00784248" w:rsidP="0078424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CF850" w14:textId="77777777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7CDD8" w14:textId="381767DC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F8CD6" w14:textId="0A59F834" w:rsidR="00784248" w:rsidRPr="004E4BE5" w:rsidRDefault="00536BEB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257A2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561B00" w:rsidRPr="00257A26">
              <w:rPr>
                <w:rFonts w:ascii="Calibri" w:hAnsi="Calibri" w:cs="Calibri"/>
                <w:b/>
                <w:bCs/>
                <w:sz w:val="22"/>
                <w:szCs w:val="22"/>
              </w:rPr>
              <w:t>(78)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9A64E" w14:textId="08C71DEA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9A6AB" w14:textId="13D964D8" w:rsidR="00784248" w:rsidRPr="004E612B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  <w:r w:rsidR="00536BEB" w:rsidRPr="004E612B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4E612B" w:rsidRPr="004E612B">
              <w:rPr>
                <w:rFonts w:ascii="Calibri" w:hAnsi="Calibri" w:cs="Calibri"/>
                <w:b/>
                <w:bCs/>
                <w:sz w:val="22"/>
                <w:szCs w:val="22"/>
              </w:rPr>
              <w:t>(101)</w:t>
            </w:r>
          </w:p>
        </w:tc>
      </w:tr>
      <w:tr w:rsidR="00784248" w:rsidRPr="004E4BE5" w14:paraId="4E2A9385" w14:textId="77777777" w:rsidTr="007F55BB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6172D" w14:textId="77777777" w:rsidR="00784248" w:rsidRPr="004E4BE5" w:rsidRDefault="00784248" w:rsidP="0078424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3DAC4" w14:textId="77777777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52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BC3445" w14:textId="77777777" w:rsidR="00784248" w:rsidRPr="004E4BE5" w:rsidRDefault="00784248" w:rsidP="0078424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E1535" w14:textId="77777777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05970" w14:textId="77777777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7B308" w14:textId="74F841B4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ABA94" w14:textId="61D623DF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E63BD" w14:textId="59D35905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01595" w14:textId="54C59010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61 </w:t>
            </w:r>
          </w:p>
        </w:tc>
      </w:tr>
      <w:tr w:rsidR="00784248" w:rsidRPr="004E4BE5" w14:paraId="4B80CFC0" w14:textId="77777777" w:rsidTr="007F55BB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A3034" w14:textId="77777777" w:rsidR="00784248" w:rsidRPr="004E4BE5" w:rsidRDefault="00784248" w:rsidP="0078424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82164" w14:textId="77777777" w:rsidR="00784248" w:rsidRPr="004E4BE5" w:rsidRDefault="00784248" w:rsidP="0078424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B5E5BF" w14:textId="77777777" w:rsidR="00784248" w:rsidRPr="004E4BE5" w:rsidRDefault="00784248" w:rsidP="0078424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BCA38" w14:textId="77777777" w:rsidR="00784248" w:rsidRPr="004E4BE5" w:rsidRDefault="00784248" w:rsidP="0078424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9ADAC" w14:textId="77777777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B18A8" w14:textId="72FD8DF9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C97AF" w14:textId="6F2B0391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6CD5F" w14:textId="1C0B0BCE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77903" w14:textId="52FEEF1D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59</w:t>
            </w:r>
          </w:p>
        </w:tc>
      </w:tr>
      <w:tr w:rsidR="00494953" w:rsidRPr="004E4BE5" w14:paraId="28067698" w14:textId="77777777" w:rsidTr="007F55BB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ED896" w14:textId="77777777" w:rsidR="00494953" w:rsidRPr="004E4BE5" w:rsidRDefault="00494953" w:rsidP="0049495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7B22E" w14:textId="77777777" w:rsidR="00494953" w:rsidRPr="004E4BE5" w:rsidRDefault="00494953" w:rsidP="0049495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3B77B0" w14:textId="77777777" w:rsidR="00494953" w:rsidRPr="004E4BE5" w:rsidRDefault="00494953" w:rsidP="0049495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B60D8" w14:textId="77777777" w:rsidR="00494953" w:rsidRPr="004E4BE5" w:rsidRDefault="00494953" w:rsidP="0049495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F2A5E" w14:textId="77777777" w:rsidR="00494953" w:rsidRPr="004E4BE5" w:rsidRDefault="00494953" w:rsidP="0049495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BAA9B" w14:textId="043C85C4" w:rsidR="00494953" w:rsidRPr="004E4BE5" w:rsidRDefault="00494953" w:rsidP="0049495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11E94" w14:textId="5F067F24" w:rsidR="00494953" w:rsidRPr="00494953" w:rsidRDefault="00536BEB" w:rsidP="00494953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 w:rsidRPr="007E3E6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DD64A4" w:rsidRPr="007E3E66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="007E3E66" w:rsidRPr="007E3E66">
              <w:rPr>
                <w:rFonts w:ascii="Calibri" w:hAnsi="Calibri" w:cs="Calibri"/>
                <w:b/>
                <w:bCs/>
                <w:sz w:val="22"/>
                <w:szCs w:val="22"/>
              </w:rPr>
              <w:t>59)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B184E" w14:textId="76A7825A" w:rsidR="00494953" w:rsidRPr="00494953" w:rsidRDefault="00494953" w:rsidP="00494953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AEE04" w14:textId="502BD72B" w:rsidR="00494953" w:rsidRPr="00494953" w:rsidRDefault="00536BEB" w:rsidP="00494953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 w:rsidRPr="0045785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7E3E66" w:rsidRPr="0045785A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="0045785A" w:rsidRPr="0045785A">
              <w:rPr>
                <w:rFonts w:ascii="Calibri" w:hAnsi="Calibri" w:cs="Calibri"/>
                <w:b/>
                <w:bCs/>
                <w:sz w:val="22"/>
                <w:szCs w:val="22"/>
              </w:rPr>
              <w:t>75</w:t>
            </w:r>
            <w:r w:rsidR="007E3E66" w:rsidRPr="0045785A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  <w:r w:rsidR="00494953" w:rsidRPr="00494953">
              <w:rPr>
                <w:rFonts w:ascii="Calibri" w:hAnsi="Calibri" w:cs="Calibri"/>
                <w:color w:val="FF0000"/>
                <w:sz w:val="22"/>
                <w:szCs w:val="22"/>
              </w:rPr>
              <w:t xml:space="preserve"> </w:t>
            </w:r>
          </w:p>
        </w:tc>
      </w:tr>
      <w:tr w:rsidR="00784248" w:rsidRPr="004E4BE5" w14:paraId="403B4F1D" w14:textId="77777777" w:rsidTr="007F55BB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07D30" w14:textId="77777777" w:rsidR="00784248" w:rsidRPr="004E4BE5" w:rsidRDefault="00784248" w:rsidP="0078424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F575A" w14:textId="77777777" w:rsidR="00784248" w:rsidRPr="004E4BE5" w:rsidRDefault="00784248" w:rsidP="0078424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570B63" w14:textId="77777777" w:rsidR="00784248" w:rsidRPr="004E4BE5" w:rsidRDefault="00784248" w:rsidP="0078424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C99D3" w14:textId="77777777" w:rsidR="00784248" w:rsidRPr="004E4BE5" w:rsidRDefault="00784248" w:rsidP="0078424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60AB9" w14:textId="77777777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8870C" w14:textId="20E470DE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07BEF" w14:textId="627ED7D9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D1750" w14:textId="54F2DE3F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8578F" w14:textId="70E87A67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58 </w:t>
            </w:r>
          </w:p>
        </w:tc>
      </w:tr>
      <w:tr w:rsidR="00784248" w:rsidRPr="004E4BE5" w14:paraId="2D0F2027" w14:textId="77777777" w:rsidTr="007F55BB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6F3E9" w14:textId="77777777" w:rsidR="00784248" w:rsidRPr="004E4BE5" w:rsidRDefault="00784248" w:rsidP="0078424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80C76" w14:textId="77777777" w:rsidR="00784248" w:rsidRPr="004E4BE5" w:rsidRDefault="00784248" w:rsidP="0078424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62C40B" w14:textId="77777777" w:rsidR="00784248" w:rsidRPr="004E4BE5" w:rsidRDefault="00784248" w:rsidP="0078424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77DCF" w14:textId="77777777" w:rsidR="00784248" w:rsidRPr="004E4BE5" w:rsidRDefault="00784248" w:rsidP="0078424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267A8" w14:textId="77777777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B9C28" w14:textId="76CAC51E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12BE3" w14:textId="372B9B9D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4D71" w14:textId="044503E9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11341" w14:textId="21ACB75B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58 </w:t>
            </w:r>
          </w:p>
        </w:tc>
      </w:tr>
      <w:tr w:rsidR="00784248" w:rsidRPr="004E4BE5" w14:paraId="4A43A592" w14:textId="77777777" w:rsidTr="007F55BB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1354F" w14:textId="77777777" w:rsidR="00784248" w:rsidRPr="004E4BE5" w:rsidRDefault="00784248" w:rsidP="0078424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6F9EF" w14:textId="77777777" w:rsidR="00784248" w:rsidRPr="004E4BE5" w:rsidRDefault="00784248" w:rsidP="0078424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5EFE52" w14:textId="77777777" w:rsidR="00784248" w:rsidRPr="004E4BE5" w:rsidRDefault="00784248" w:rsidP="0078424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F67FB" w14:textId="77777777" w:rsidR="00784248" w:rsidRPr="004E4BE5" w:rsidRDefault="00784248" w:rsidP="0078424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4DA01" w14:textId="77777777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4C7E4" w14:textId="5BF9133F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A631F" w14:textId="3CEA7ED0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482E3" w14:textId="66B3C022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6D006" w14:textId="0B0FC483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784248" w:rsidRPr="004E4BE5" w14:paraId="08CA138F" w14:textId="77777777" w:rsidTr="007F55BB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3AA4F" w14:textId="77777777" w:rsidR="00784248" w:rsidRPr="004E4BE5" w:rsidRDefault="00784248" w:rsidP="0078424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94B1F" w14:textId="77777777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104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63EDD4" w14:textId="77777777" w:rsidR="00784248" w:rsidRPr="004E4BE5" w:rsidRDefault="00784248" w:rsidP="0078424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7CABD" w14:textId="77777777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97DA4" w14:textId="77777777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06569" w14:textId="7D6441C2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A0EC5" w14:textId="05B87165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707F7" w14:textId="18DEC4ED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E867A" w14:textId="5E630A6F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31 </w:t>
            </w:r>
          </w:p>
        </w:tc>
      </w:tr>
      <w:tr w:rsidR="00784248" w:rsidRPr="004E4BE5" w14:paraId="2D3FA9B3" w14:textId="77777777" w:rsidTr="007F55BB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D0FFE" w14:textId="77777777" w:rsidR="00784248" w:rsidRPr="004E4BE5" w:rsidRDefault="00784248" w:rsidP="0078424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B6235" w14:textId="77777777" w:rsidR="00784248" w:rsidRPr="004E4BE5" w:rsidRDefault="00784248" w:rsidP="0078424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336A6A" w14:textId="77777777" w:rsidR="00784248" w:rsidRPr="004E4BE5" w:rsidRDefault="00784248" w:rsidP="0078424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63235" w14:textId="77777777" w:rsidR="00784248" w:rsidRPr="004E4BE5" w:rsidRDefault="00784248" w:rsidP="0078424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102F5" w14:textId="77777777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82300" w14:textId="0A3BA292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42704" w14:textId="0FE2E7D1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212F4" w14:textId="35357324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ABABC" w14:textId="189423DC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31 </w:t>
            </w:r>
          </w:p>
        </w:tc>
      </w:tr>
      <w:tr w:rsidR="00784248" w:rsidRPr="004E4BE5" w14:paraId="5A6E4D78" w14:textId="77777777" w:rsidTr="007F55BB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DF491" w14:textId="77777777" w:rsidR="00784248" w:rsidRPr="004E4BE5" w:rsidRDefault="00784248" w:rsidP="0078424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C55E2" w14:textId="77777777" w:rsidR="00784248" w:rsidRPr="004E4BE5" w:rsidRDefault="00784248" w:rsidP="0078424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F7BF01" w14:textId="77777777" w:rsidR="00784248" w:rsidRPr="004E4BE5" w:rsidRDefault="00784248" w:rsidP="0078424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76599" w14:textId="77777777" w:rsidR="00784248" w:rsidRPr="004E4BE5" w:rsidRDefault="00784248" w:rsidP="0078424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18F6C" w14:textId="77777777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6C4A6" w14:textId="2CD86E84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03D17" w14:textId="69A548B5" w:rsidR="00784248" w:rsidRPr="004E4BE5" w:rsidRDefault="00536BEB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292DC0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292DC0" w:rsidRPr="00292DC0">
              <w:rPr>
                <w:rFonts w:ascii="Calibri" w:hAnsi="Calibri" w:cs="Calibri"/>
                <w:b/>
                <w:bCs/>
                <w:sz w:val="22"/>
                <w:szCs w:val="22"/>
              </w:rPr>
              <w:t>(30)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3EA17" w14:textId="5E8F0B03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403D4" w14:textId="51F13DCE" w:rsidR="00784248" w:rsidRPr="004E4BE5" w:rsidRDefault="00536BEB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F42BB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F42BB1" w:rsidRPr="00F42BB1">
              <w:rPr>
                <w:rFonts w:ascii="Calibri" w:hAnsi="Calibri" w:cs="Calibri"/>
                <w:b/>
                <w:bCs/>
                <w:sz w:val="22"/>
                <w:szCs w:val="22"/>
              </w:rPr>
              <w:t>(37)</w:t>
            </w:r>
          </w:p>
        </w:tc>
      </w:tr>
      <w:tr w:rsidR="00784248" w:rsidRPr="004E4BE5" w14:paraId="1DA603BD" w14:textId="77777777" w:rsidTr="007F55BB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ED194" w14:textId="77777777" w:rsidR="00784248" w:rsidRPr="004E4BE5" w:rsidRDefault="00784248" w:rsidP="0078424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B0490" w14:textId="77777777" w:rsidR="00784248" w:rsidRPr="004E4BE5" w:rsidRDefault="00784248" w:rsidP="0078424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4AF46F" w14:textId="77777777" w:rsidR="00784248" w:rsidRPr="004E4BE5" w:rsidRDefault="00784248" w:rsidP="0078424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0245B" w14:textId="77777777" w:rsidR="00784248" w:rsidRPr="004E4BE5" w:rsidRDefault="00784248" w:rsidP="0078424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FB5B1" w14:textId="77777777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269E6" w14:textId="06148FA1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C8BEC" w14:textId="59D24DDB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D83A6" w14:textId="30A65140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B676E" w14:textId="0CA2AD8B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31 </w:t>
            </w:r>
          </w:p>
        </w:tc>
      </w:tr>
      <w:tr w:rsidR="00784248" w:rsidRPr="004E4BE5" w14:paraId="5066A0E8" w14:textId="77777777" w:rsidTr="007F55BB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A205D" w14:textId="77777777" w:rsidR="00784248" w:rsidRPr="004E4BE5" w:rsidRDefault="00784248" w:rsidP="0078424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833D4" w14:textId="77777777" w:rsidR="00784248" w:rsidRPr="004E4BE5" w:rsidRDefault="00784248" w:rsidP="0078424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190DA6" w14:textId="77777777" w:rsidR="00784248" w:rsidRPr="004E4BE5" w:rsidRDefault="00784248" w:rsidP="0078424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D9E02" w14:textId="77777777" w:rsidR="00784248" w:rsidRPr="004E4BE5" w:rsidRDefault="00784248" w:rsidP="0078424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35A36" w14:textId="77777777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56AAC" w14:textId="5DD6C683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13FE6" w14:textId="7401B002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6EB93" w14:textId="7787D1F3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679EA" w14:textId="57E871D4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31 </w:t>
            </w:r>
          </w:p>
        </w:tc>
      </w:tr>
      <w:tr w:rsidR="00784248" w:rsidRPr="004E4BE5" w14:paraId="63472119" w14:textId="77777777" w:rsidTr="007F55BB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7C085" w14:textId="77777777" w:rsidR="00784248" w:rsidRPr="004E4BE5" w:rsidRDefault="00784248" w:rsidP="0078424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178CB" w14:textId="77777777" w:rsidR="00784248" w:rsidRPr="004E4BE5" w:rsidRDefault="00784248" w:rsidP="0078424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E3F2B7" w14:textId="77777777" w:rsidR="00784248" w:rsidRPr="004E4BE5" w:rsidRDefault="00784248" w:rsidP="0078424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30B2" w14:textId="77777777" w:rsidR="00784248" w:rsidRPr="004E4BE5" w:rsidRDefault="00784248" w:rsidP="0078424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FEAD1" w14:textId="77777777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5426E" w14:textId="138A842E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77A9C" w14:textId="04E345DD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CABED" w14:textId="496DA770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3F47C" w14:textId="1DFBD74D" w:rsidR="00784248" w:rsidRPr="004E4BE5" w:rsidRDefault="00784248" w:rsidP="007842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</w:tr>
    </w:tbl>
    <w:p w14:paraId="6F619070" w14:textId="3D79C506" w:rsidR="00F547A2" w:rsidRPr="00954EF0" w:rsidRDefault="00954EF0" w:rsidP="002D4918">
      <w:pPr>
        <w:pStyle w:val="Caption"/>
        <w:jc w:val="center"/>
        <w:rPr>
          <w:sz w:val="22"/>
          <w:szCs w:val="22"/>
          <w:lang w:val="en-US" w:eastAsia="zh-CN"/>
        </w:rPr>
      </w:pPr>
      <w:r w:rsidRPr="00954EF0">
        <w:rPr>
          <w:sz w:val="22"/>
          <w:szCs w:val="22"/>
        </w:rPr>
        <w:lastRenderedPageBreak/>
        <w:t xml:space="preserve">Table </w:t>
      </w:r>
      <w:r w:rsidRPr="00954EF0">
        <w:rPr>
          <w:sz w:val="22"/>
          <w:szCs w:val="22"/>
        </w:rPr>
        <w:fldChar w:fldCharType="begin"/>
      </w:r>
      <w:r w:rsidRPr="00954EF0">
        <w:rPr>
          <w:sz w:val="22"/>
          <w:szCs w:val="22"/>
        </w:rPr>
        <w:instrText xml:space="preserve"> SEQ Table \* ARABIC </w:instrText>
      </w:r>
      <w:r w:rsidRPr="00954EF0">
        <w:rPr>
          <w:sz w:val="22"/>
          <w:szCs w:val="22"/>
        </w:rPr>
        <w:fldChar w:fldCharType="separate"/>
      </w:r>
      <w:r w:rsidR="00052588">
        <w:rPr>
          <w:noProof/>
          <w:sz w:val="22"/>
          <w:szCs w:val="22"/>
        </w:rPr>
        <w:t>1</w:t>
      </w:r>
      <w:r w:rsidRPr="00954EF0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</w:t>
      </w:r>
      <w:r w:rsidR="002D4918">
        <w:rPr>
          <w:sz w:val="22"/>
          <w:szCs w:val="22"/>
        </w:rPr>
        <w:t xml:space="preserve">UE Rx-Tx simulation results </w:t>
      </w:r>
      <w:r w:rsidR="00EE12A1">
        <w:rPr>
          <w:sz w:val="22"/>
          <w:szCs w:val="22"/>
        </w:rPr>
        <w:t>for</w:t>
      </w:r>
      <w:r w:rsidR="0057104E">
        <w:rPr>
          <w:sz w:val="22"/>
          <w:szCs w:val="22"/>
        </w:rPr>
        <w:t xml:space="preserve"> FR1, SCS = 15 kHz,</w:t>
      </w:r>
      <w:r w:rsidR="002D4918">
        <w:rPr>
          <w:sz w:val="22"/>
          <w:szCs w:val="22"/>
        </w:rPr>
        <w:t xml:space="preserve"> AWGN</w:t>
      </w:r>
      <w:r w:rsidR="00EE12A1">
        <w:rPr>
          <w:sz w:val="22"/>
          <w:szCs w:val="22"/>
        </w:rPr>
        <w:t>.</w:t>
      </w:r>
      <w:r w:rsidR="009C7FCE">
        <w:rPr>
          <w:sz w:val="22"/>
          <w:szCs w:val="22"/>
        </w:rPr>
        <w:t xml:space="preserve"> Values in </w:t>
      </w:r>
      <w:r w:rsidR="000C6C51">
        <w:rPr>
          <w:sz w:val="22"/>
          <w:szCs w:val="22"/>
        </w:rPr>
        <w:t xml:space="preserve">parentheses </w:t>
      </w:r>
      <w:r w:rsidR="005D2BBE">
        <w:rPr>
          <w:sz w:val="22"/>
          <w:szCs w:val="22"/>
        </w:rPr>
        <w:t>are the Rel-16 baseline requirements</w:t>
      </w:r>
      <w:r w:rsidR="003F2181">
        <w:rPr>
          <w:sz w:val="22"/>
          <w:szCs w:val="22"/>
        </w:rPr>
        <w:t xml:space="preserve"> (without margin)</w:t>
      </w:r>
      <w:r w:rsidR="005D2BBE">
        <w:rPr>
          <w:sz w:val="22"/>
          <w:szCs w:val="22"/>
        </w:rPr>
        <w:t>.</w:t>
      </w:r>
    </w:p>
    <w:p w14:paraId="5814457F" w14:textId="77777777" w:rsidR="009D48BC" w:rsidRDefault="009D48BC" w:rsidP="00F547A2">
      <w:pPr>
        <w:rPr>
          <w:lang w:val="en-US" w:eastAsia="zh-CN"/>
        </w:rPr>
      </w:pPr>
    </w:p>
    <w:tbl>
      <w:tblPr>
        <w:tblW w:w="9329" w:type="dxa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194"/>
        <w:gridCol w:w="1421"/>
        <w:gridCol w:w="1421"/>
        <w:gridCol w:w="1421"/>
      </w:tblGrid>
      <w:tr w:rsidR="00C54B6E" w:rsidRPr="004E4BE5" w14:paraId="7805C1C9" w14:textId="77777777" w:rsidTr="00EE49EA">
        <w:trPr>
          <w:trHeight w:val="53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EF3F5" w14:textId="77777777" w:rsidR="00C54B6E" w:rsidRPr="004E4BE5" w:rsidRDefault="00C54B6E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207A6" w14:textId="77777777" w:rsidR="00C54B6E" w:rsidRPr="004E4BE5" w:rsidRDefault="00C54B6E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C38B4" w14:textId="77777777" w:rsidR="00C54B6E" w:rsidRPr="004E4BE5" w:rsidRDefault="00C54B6E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84395" w14:textId="77777777" w:rsidR="00C54B6E" w:rsidRPr="004E4BE5" w:rsidRDefault="00C54B6E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57E13" w14:textId="77777777" w:rsidR="00C54B6E" w:rsidRPr="004E4BE5" w:rsidRDefault="00C54B6E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27BA9" w14:textId="77777777" w:rsidR="00C54B6E" w:rsidRDefault="00C54B6E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repetitions</w:t>
            </w:r>
          </w:p>
        </w:tc>
        <w:tc>
          <w:tcPr>
            <w:tcW w:w="4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FDA6" w14:textId="00D7260B" w:rsidR="00C54B6E" w:rsidRPr="004E4BE5" w:rsidRDefault="00C54B6E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</w:t>
            </w:r>
            <w:r w:rsidR="002F314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[</w:t>
            </w:r>
            <w:r w:rsidR="001A1506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90%]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="002F314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</w:t>
            </w:r>
            <w:r w:rsidR="002F314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)</w:t>
            </w:r>
          </w:p>
        </w:tc>
      </w:tr>
      <w:tr w:rsidR="00C54B6E" w:rsidRPr="004E4BE5" w14:paraId="7B2D6D52" w14:textId="77777777" w:rsidTr="00EE49EA">
        <w:trPr>
          <w:trHeight w:val="78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83F39" w14:textId="77777777" w:rsidR="00C54B6E" w:rsidRPr="004E4BE5" w:rsidRDefault="00C54B6E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E2348" w14:textId="77777777" w:rsidR="00C54B6E" w:rsidRPr="004E4BE5" w:rsidRDefault="00C54B6E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C5621" w14:textId="77777777" w:rsidR="00C54B6E" w:rsidRPr="004E4BE5" w:rsidRDefault="00C54B6E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0E2B7" w14:textId="77777777" w:rsidR="00C54B6E" w:rsidRPr="004E4BE5" w:rsidRDefault="00C54B6E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65F33" w14:textId="77777777" w:rsidR="00C54B6E" w:rsidRPr="004E4BE5" w:rsidRDefault="00C54B6E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DD66" w14:textId="77777777" w:rsidR="00C54B6E" w:rsidRPr="004E4BE5" w:rsidRDefault="00C54B6E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82E6" w14:textId="77777777" w:rsidR="00C54B6E" w:rsidRPr="004E4BE5" w:rsidRDefault="00C54B6E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A7A29" w14:textId="77777777" w:rsidR="00C54B6E" w:rsidRPr="004E4BE5" w:rsidRDefault="00C54B6E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D511B" w14:textId="77777777" w:rsidR="00C54B6E" w:rsidRPr="004E4BE5" w:rsidRDefault="00C54B6E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-13 dB</w:t>
            </w:r>
          </w:p>
        </w:tc>
      </w:tr>
      <w:tr w:rsidR="0069787D" w:rsidRPr="004E4BE5" w14:paraId="34EC287D" w14:textId="77777777" w:rsidTr="00EE49EA">
        <w:trPr>
          <w:trHeight w:val="300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7CDF0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44070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8D0C5" w14:textId="52E6965B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DE55E" w14:textId="2258D3B1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50BC9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1E02E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22D76" w14:textId="43B7B9BE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6DF4F" w14:textId="75135CB8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1B291" w14:textId="15F4C6A2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66 </w:t>
            </w:r>
          </w:p>
        </w:tc>
      </w:tr>
      <w:tr w:rsidR="0069787D" w:rsidRPr="004E4BE5" w14:paraId="4648032C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A05A5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77AA8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C97890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31DFB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1EEB7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FB5BA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B72D7" w14:textId="7196966E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18CE1" w14:textId="5AEDF365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6675D" w14:textId="210D5B2F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61 </w:t>
            </w:r>
          </w:p>
        </w:tc>
      </w:tr>
      <w:tr w:rsidR="0069787D" w:rsidRPr="004E4BE5" w14:paraId="11398B65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E8527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6FEA9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D47CE5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865C9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5AEF4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5A5CD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6772C" w14:textId="16BE61F6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6BAAF" w14:textId="7E6F4D38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4B466" w14:textId="14DCC402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9787D" w:rsidRPr="004E4BE5" w14:paraId="06BA526E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5491A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2591D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51923D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40CCC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BB165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14DE1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57094" w14:textId="227CE86C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CAE51" w14:textId="01242AD2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82E06" w14:textId="795883B8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60 </w:t>
            </w:r>
          </w:p>
        </w:tc>
      </w:tr>
      <w:tr w:rsidR="0069787D" w:rsidRPr="004E4BE5" w14:paraId="06D64C0C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90CEB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16DBC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8BA163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B0F83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EBF13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5155E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18C57" w14:textId="2635441F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1D399" w14:textId="75C577F8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F874C" w14:textId="5B079DC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59 </w:t>
            </w:r>
          </w:p>
        </w:tc>
      </w:tr>
      <w:tr w:rsidR="0069787D" w:rsidRPr="004E4BE5" w14:paraId="2434DB4D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02F3D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130EB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0E8795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41B4C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806FB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092E4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00826" w14:textId="7EF42D83" w:rsidR="0069787D" w:rsidRPr="00542723" w:rsidRDefault="00536BEB" w:rsidP="0069787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</w:pPr>
            <w:r w:rsidRPr="0054272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542723" w:rsidRPr="00542723">
              <w:rPr>
                <w:rFonts w:ascii="Calibri" w:hAnsi="Calibri" w:cs="Calibri"/>
                <w:b/>
                <w:bCs/>
                <w:sz w:val="22"/>
                <w:szCs w:val="22"/>
              </w:rPr>
              <w:t>(57)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5730C" w14:textId="786D269D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53A7" w14:textId="6D6B45B5" w:rsidR="0069787D" w:rsidRPr="00675006" w:rsidRDefault="00536BEB" w:rsidP="0069787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</w:pPr>
            <w:r w:rsidRPr="0067500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675006" w:rsidRPr="00675006">
              <w:rPr>
                <w:rFonts w:ascii="Calibri" w:hAnsi="Calibri" w:cs="Calibri"/>
                <w:b/>
                <w:bCs/>
                <w:sz w:val="22"/>
                <w:szCs w:val="22"/>
              </w:rPr>
              <w:t>(58)</w:t>
            </w:r>
          </w:p>
        </w:tc>
      </w:tr>
      <w:tr w:rsidR="0069787D" w:rsidRPr="004E4BE5" w14:paraId="175CA389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DE434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86073" w14:textId="2B23881E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591982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46220" w14:textId="76AC01A2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52D8F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188D0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A6070" w14:textId="3BC49DAC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29077" w14:textId="5C9C5F91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CEEAA" w14:textId="3CF73DCD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31 </w:t>
            </w:r>
          </w:p>
        </w:tc>
      </w:tr>
      <w:tr w:rsidR="0069787D" w:rsidRPr="004E4BE5" w14:paraId="4D019678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A85F3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1AA8C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288C96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61429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02F2D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EB9B9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7C905" w14:textId="68FC2B6C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7A45A" w14:textId="2751DDEC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8DADF" w14:textId="5806542A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30 </w:t>
            </w:r>
          </w:p>
        </w:tc>
      </w:tr>
      <w:tr w:rsidR="0069787D" w:rsidRPr="004E4BE5" w14:paraId="7FFE7D50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6645E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53DC5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CF7D52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76298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E36B6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5C7A0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800FF" w14:textId="53D92FB2" w:rsidR="0069787D" w:rsidRPr="007D6978" w:rsidRDefault="007D6978" w:rsidP="0069787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</w:pPr>
            <w:r w:rsidRPr="007D6978">
              <w:rPr>
                <w:rFonts w:ascii="Calibri" w:hAnsi="Calibri" w:cs="Calibri"/>
                <w:b/>
                <w:bCs/>
                <w:sz w:val="22"/>
                <w:szCs w:val="22"/>
              </w:rPr>
              <w:t>(30)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AEF22" w14:textId="53AB36D1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4C38B" w14:textId="173F1D04" w:rsidR="0069787D" w:rsidRPr="007C409F" w:rsidRDefault="007D6978" w:rsidP="0069787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</w:pPr>
            <w:r w:rsidRPr="007C409F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="007C409F" w:rsidRPr="007C409F">
              <w:rPr>
                <w:rFonts w:ascii="Calibri" w:hAnsi="Calibri" w:cs="Calibri"/>
                <w:b/>
                <w:bCs/>
                <w:sz w:val="22"/>
                <w:szCs w:val="22"/>
              </w:rPr>
              <w:t>39</w:t>
            </w:r>
            <w:r w:rsidRPr="007C409F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69787D" w:rsidRPr="004E4BE5" w14:paraId="52DB9F74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A73C0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7792C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506075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12952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AE6D5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6747C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FA3AC" w14:textId="6F11FDAA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6C32B" w14:textId="6EE287D5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A1F9C" w14:textId="0DA3827E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30 </w:t>
            </w:r>
          </w:p>
        </w:tc>
      </w:tr>
      <w:tr w:rsidR="0069787D" w:rsidRPr="004E4BE5" w14:paraId="2E538884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101AD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A3033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87F303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295CE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9BFE6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3C001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9E477" w14:textId="6E498644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E9E0B" w14:textId="2A67D4B1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1ECBA" w14:textId="116D0BE3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30 </w:t>
            </w:r>
          </w:p>
        </w:tc>
      </w:tr>
      <w:tr w:rsidR="0069787D" w:rsidRPr="004E4BE5" w14:paraId="2E865F6C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90DFD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A7B2D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A44623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38FEB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51718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3BCB3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AF5B9" w14:textId="67ECF2F8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173C0" w14:textId="6AB0240A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279C5" w14:textId="04137B5B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</w:tr>
      <w:tr w:rsidR="0069787D" w:rsidRPr="004E4BE5" w14:paraId="7603E4F7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77870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46875" w14:textId="59D5955E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482F71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0BAD8" w14:textId="1B9D3715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CE488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81D2F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45D95" w14:textId="437BD20F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6D7DF" w14:textId="3EBE6659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46F70" w14:textId="26D43BA8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16 </w:t>
            </w:r>
          </w:p>
        </w:tc>
      </w:tr>
      <w:tr w:rsidR="0069787D" w:rsidRPr="004E4BE5" w14:paraId="108333A7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3CA4D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4951D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79224D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59041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BF4DE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A7AA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5F562" w14:textId="3FF0D20C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3752A" w14:textId="469CB9FC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28774" w14:textId="49B2B01F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16 </w:t>
            </w:r>
          </w:p>
        </w:tc>
      </w:tr>
      <w:tr w:rsidR="0069787D" w:rsidRPr="004E4BE5" w14:paraId="454D7583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13E39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CDF27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29E231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3191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55142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B12B1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8CF3E" w14:textId="4BE460DC" w:rsidR="0069787D" w:rsidRPr="00142EF8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  <w:r w:rsidR="00142EF8" w:rsidRPr="00142EF8">
              <w:rPr>
                <w:rFonts w:ascii="Calibri" w:hAnsi="Calibri" w:cs="Calibri"/>
                <w:b/>
                <w:bCs/>
                <w:sz w:val="22"/>
                <w:szCs w:val="22"/>
              </w:rPr>
              <w:t>(15)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3472E" w14:textId="2DB982C4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E7864" w14:textId="34E1FDD7" w:rsidR="0069787D" w:rsidRPr="00183C7B" w:rsidRDefault="00183C7B" w:rsidP="0069787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</w:pPr>
            <w:r w:rsidRPr="00183C7B">
              <w:rPr>
                <w:rFonts w:ascii="Calibri" w:hAnsi="Calibri" w:cs="Calibri"/>
                <w:b/>
                <w:bCs/>
                <w:sz w:val="22"/>
                <w:szCs w:val="22"/>
              </w:rPr>
              <w:t>(16)</w:t>
            </w:r>
            <w:r w:rsidR="0069787D" w:rsidRPr="00183C7B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</w:tr>
      <w:tr w:rsidR="0069787D" w:rsidRPr="004E4BE5" w14:paraId="4DB531DB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1EC9E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F54EC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69AE50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0FEF7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223A4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E4994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9AE66" w14:textId="0A9C43E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44DCE" w14:textId="1562B6DB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9AE01" w14:textId="4D0DEAF1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16 </w:t>
            </w:r>
          </w:p>
        </w:tc>
      </w:tr>
      <w:tr w:rsidR="0069787D" w:rsidRPr="004E4BE5" w14:paraId="37A7B7CF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68210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8820C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A1BEDB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3AFC0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A2A93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00A5E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A7E22" w14:textId="30ECF731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5AADA" w14:textId="31A47CE6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8587F" w14:textId="1D0D39B1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16 </w:t>
            </w:r>
          </w:p>
        </w:tc>
      </w:tr>
      <w:tr w:rsidR="0069787D" w:rsidRPr="004E4BE5" w14:paraId="609F2450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35877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5A606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DEF106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13989" w14:textId="77777777" w:rsidR="0069787D" w:rsidRPr="004E4BE5" w:rsidRDefault="0069787D" w:rsidP="0069787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92C1D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E2B61" w14:textId="77777777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2EFB9" w14:textId="1B547CE0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34AA0" w14:textId="6DDBAAAE" w:rsidR="0069787D" w:rsidRPr="004E4BE5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29B5E" w14:textId="3126962E" w:rsidR="0069787D" w:rsidRPr="00CF57AA" w:rsidRDefault="0069787D" w:rsidP="0069787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CF57AA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</w:tbl>
    <w:p w14:paraId="6D3A8CD2" w14:textId="5A053A32" w:rsidR="00E90574" w:rsidRPr="007D4DB0" w:rsidRDefault="007D4DB0" w:rsidP="007D4DB0">
      <w:pPr>
        <w:pStyle w:val="Caption"/>
        <w:jc w:val="center"/>
        <w:rPr>
          <w:sz w:val="22"/>
          <w:szCs w:val="22"/>
          <w:lang w:val="en-US" w:eastAsia="zh-CN"/>
        </w:rPr>
      </w:pPr>
      <w:r w:rsidRPr="007D4DB0">
        <w:rPr>
          <w:sz w:val="22"/>
          <w:szCs w:val="22"/>
        </w:rPr>
        <w:t xml:space="preserve">Table </w:t>
      </w:r>
      <w:r w:rsidRPr="007D4DB0">
        <w:rPr>
          <w:sz w:val="22"/>
          <w:szCs w:val="22"/>
        </w:rPr>
        <w:fldChar w:fldCharType="begin"/>
      </w:r>
      <w:r w:rsidRPr="007D4DB0">
        <w:rPr>
          <w:sz w:val="22"/>
          <w:szCs w:val="22"/>
        </w:rPr>
        <w:instrText xml:space="preserve"> SEQ Table \* ARABIC </w:instrText>
      </w:r>
      <w:r w:rsidRPr="007D4DB0">
        <w:rPr>
          <w:sz w:val="22"/>
          <w:szCs w:val="22"/>
        </w:rPr>
        <w:fldChar w:fldCharType="separate"/>
      </w:r>
      <w:r w:rsidR="00052588">
        <w:rPr>
          <w:noProof/>
          <w:sz w:val="22"/>
          <w:szCs w:val="22"/>
        </w:rPr>
        <w:t>2</w:t>
      </w:r>
      <w:r w:rsidRPr="007D4DB0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UE Rx-Tx simulation results </w:t>
      </w:r>
      <w:r w:rsidR="00EE12A1">
        <w:rPr>
          <w:sz w:val="22"/>
          <w:szCs w:val="22"/>
        </w:rPr>
        <w:t>for</w:t>
      </w:r>
      <w:r w:rsidR="00DF4356">
        <w:rPr>
          <w:sz w:val="22"/>
          <w:szCs w:val="22"/>
        </w:rPr>
        <w:t xml:space="preserve"> FR1</w:t>
      </w:r>
      <w:r>
        <w:rPr>
          <w:sz w:val="22"/>
          <w:szCs w:val="22"/>
        </w:rPr>
        <w:t>, SCS = 30 kHz</w:t>
      </w:r>
      <w:r w:rsidR="00DF4356">
        <w:rPr>
          <w:sz w:val="22"/>
          <w:szCs w:val="22"/>
        </w:rPr>
        <w:t>, AWGN</w:t>
      </w:r>
      <w:r w:rsidR="00EE12A1">
        <w:rPr>
          <w:sz w:val="22"/>
          <w:szCs w:val="22"/>
        </w:rPr>
        <w:t>.</w:t>
      </w:r>
      <w:r w:rsidR="006063A2">
        <w:rPr>
          <w:sz w:val="22"/>
          <w:szCs w:val="22"/>
        </w:rPr>
        <w:t xml:space="preserve"> Values in parentheses are the Rel-16 baseline requirements (without margin).</w:t>
      </w:r>
    </w:p>
    <w:p w14:paraId="46004075" w14:textId="77777777" w:rsidR="00A92881" w:rsidRDefault="00A92881">
      <w:pPr>
        <w:spacing w:after="0"/>
      </w:pPr>
    </w:p>
    <w:p w14:paraId="09C2ED8C" w14:textId="35D65B75" w:rsidR="000F5E0F" w:rsidRPr="00814F14" w:rsidRDefault="0001708D" w:rsidP="00D77342">
      <w:pPr>
        <w:spacing w:after="120"/>
        <w:rPr>
          <w:b/>
          <w:bCs/>
          <w:sz w:val="22"/>
          <w:szCs w:val="22"/>
        </w:rPr>
      </w:pPr>
      <w:r w:rsidRPr="00814F14">
        <w:rPr>
          <w:b/>
          <w:bCs/>
          <w:sz w:val="22"/>
          <w:szCs w:val="22"/>
        </w:rPr>
        <w:t>Observation 1: The</w:t>
      </w:r>
      <w:r w:rsidR="00FC7479" w:rsidRPr="00814F14">
        <w:rPr>
          <w:b/>
          <w:bCs/>
          <w:sz w:val="22"/>
          <w:szCs w:val="22"/>
        </w:rPr>
        <w:t>re are differences in</w:t>
      </w:r>
      <w:r w:rsidRPr="00814F14">
        <w:rPr>
          <w:b/>
          <w:bCs/>
          <w:sz w:val="22"/>
          <w:szCs w:val="22"/>
        </w:rPr>
        <w:t xml:space="preserve"> sampling rate </w:t>
      </w:r>
      <w:r w:rsidR="00943100" w:rsidRPr="00814F14">
        <w:rPr>
          <w:b/>
          <w:bCs/>
          <w:sz w:val="22"/>
          <w:szCs w:val="22"/>
        </w:rPr>
        <w:t xml:space="preserve">captured in the simulation </w:t>
      </w:r>
      <w:r w:rsidRPr="00814F14">
        <w:rPr>
          <w:b/>
          <w:bCs/>
          <w:sz w:val="22"/>
          <w:szCs w:val="22"/>
        </w:rPr>
        <w:t>assumption</w:t>
      </w:r>
      <w:r w:rsidR="00FC7479" w:rsidRPr="00814F14">
        <w:rPr>
          <w:b/>
          <w:bCs/>
          <w:sz w:val="22"/>
          <w:szCs w:val="22"/>
        </w:rPr>
        <w:t xml:space="preserve">s </w:t>
      </w:r>
      <w:proofErr w:type="spellStart"/>
      <w:r w:rsidR="00FC7479" w:rsidRPr="00814F14">
        <w:rPr>
          <w:b/>
          <w:bCs/>
          <w:sz w:val="22"/>
          <w:szCs w:val="22"/>
        </w:rPr>
        <w:t>Tdoc</w:t>
      </w:r>
      <w:proofErr w:type="spellEnd"/>
      <w:r w:rsidR="00FC7479" w:rsidRPr="00814F14">
        <w:rPr>
          <w:b/>
          <w:bCs/>
          <w:sz w:val="22"/>
          <w:szCs w:val="22"/>
        </w:rPr>
        <w:t xml:space="preserve"> from RAN4#101 [2]</w:t>
      </w:r>
      <w:r w:rsidR="00943100" w:rsidRPr="00814F14">
        <w:rPr>
          <w:b/>
          <w:bCs/>
          <w:sz w:val="22"/>
          <w:szCs w:val="22"/>
        </w:rPr>
        <w:t xml:space="preserve"> vs. the assumpti</w:t>
      </w:r>
      <w:r w:rsidR="000F5E0F" w:rsidRPr="00814F14">
        <w:rPr>
          <w:b/>
          <w:bCs/>
          <w:sz w:val="22"/>
          <w:szCs w:val="22"/>
        </w:rPr>
        <w:t>ons in Rel-16</w:t>
      </w:r>
      <w:r w:rsidR="007B75BD" w:rsidRPr="00814F14">
        <w:rPr>
          <w:b/>
          <w:bCs/>
          <w:sz w:val="22"/>
          <w:szCs w:val="22"/>
        </w:rPr>
        <w:t>.</w:t>
      </w:r>
    </w:p>
    <w:p w14:paraId="35464952" w14:textId="4C4356C1" w:rsidR="00D77342" w:rsidRPr="00814F14" w:rsidRDefault="0001708D" w:rsidP="00D77342">
      <w:pPr>
        <w:pStyle w:val="ListParagraph"/>
        <w:numPr>
          <w:ilvl w:val="0"/>
          <w:numId w:val="36"/>
        </w:numPr>
        <w:spacing w:after="120"/>
        <w:rPr>
          <w:b/>
          <w:bCs/>
          <w:sz w:val="22"/>
          <w:szCs w:val="22"/>
        </w:rPr>
      </w:pPr>
      <w:r w:rsidRPr="00814F14">
        <w:rPr>
          <w:b/>
          <w:bCs/>
          <w:sz w:val="22"/>
          <w:szCs w:val="22"/>
        </w:rPr>
        <w:t>for FR1, SCS = 15</w:t>
      </w:r>
      <w:r w:rsidR="005553E7" w:rsidRPr="00814F14">
        <w:rPr>
          <w:b/>
          <w:bCs/>
          <w:sz w:val="22"/>
          <w:szCs w:val="22"/>
        </w:rPr>
        <w:t xml:space="preserve"> kHz</w:t>
      </w:r>
      <w:r w:rsidRPr="00814F14">
        <w:rPr>
          <w:b/>
          <w:bCs/>
          <w:sz w:val="22"/>
          <w:szCs w:val="22"/>
        </w:rPr>
        <w:t>, num RB = 24</w:t>
      </w:r>
      <w:r w:rsidR="0080150E" w:rsidRPr="00814F14">
        <w:rPr>
          <w:b/>
          <w:bCs/>
          <w:sz w:val="22"/>
          <w:szCs w:val="22"/>
        </w:rPr>
        <w:t>,</w:t>
      </w:r>
      <w:r w:rsidR="000428D8" w:rsidRPr="00814F14">
        <w:rPr>
          <w:b/>
          <w:bCs/>
          <w:sz w:val="22"/>
          <w:szCs w:val="22"/>
        </w:rPr>
        <w:t xml:space="preserve"> the sampling period</w:t>
      </w:r>
      <w:r w:rsidRPr="00814F14">
        <w:rPr>
          <w:b/>
          <w:bCs/>
          <w:sz w:val="22"/>
          <w:szCs w:val="22"/>
        </w:rPr>
        <w:t xml:space="preserve"> </w:t>
      </w:r>
      <w:r w:rsidR="00AE5424" w:rsidRPr="00814F14">
        <w:rPr>
          <w:b/>
          <w:bCs/>
          <w:sz w:val="22"/>
          <w:szCs w:val="22"/>
        </w:rPr>
        <w:t>was 128 Tc</w:t>
      </w:r>
      <w:r w:rsidR="000F5E0F" w:rsidRPr="00814F14">
        <w:rPr>
          <w:b/>
          <w:bCs/>
          <w:sz w:val="22"/>
          <w:szCs w:val="22"/>
        </w:rPr>
        <w:t xml:space="preserve"> in</w:t>
      </w:r>
      <w:r w:rsidR="00D77342" w:rsidRPr="00814F14">
        <w:rPr>
          <w:b/>
          <w:bCs/>
          <w:sz w:val="22"/>
          <w:szCs w:val="22"/>
        </w:rPr>
        <w:t xml:space="preserve"> Rel-16</w:t>
      </w:r>
    </w:p>
    <w:p w14:paraId="34B0BBAE" w14:textId="4E641363" w:rsidR="00D77342" w:rsidRPr="00814F14" w:rsidRDefault="00D77342" w:rsidP="00D77342">
      <w:pPr>
        <w:pStyle w:val="ListParagraph"/>
        <w:numPr>
          <w:ilvl w:val="0"/>
          <w:numId w:val="36"/>
        </w:numPr>
        <w:spacing w:after="120"/>
        <w:rPr>
          <w:b/>
          <w:bCs/>
          <w:sz w:val="22"/>
          <w:szCs w:val="22"/>
        </w:rPr>
      </w:pPr>
      <w:r w:rsidRPr="00814F14">
        <w:rPr>
          <w:b/>
          <w:bCs/>
          <w:sz w:val="22"/>
          <w:szCs w:val="22"/>
        </w:rPr>
        <w:t>for FR</w:t>
      </w:r>
      <w:r w:rsidR="005553E7" w:rsidRPr="00814F14">
        <w:rPr>
          <w:b/>
          <w:bCs/>
          <w:sz w:val="22"/>
          <w:szCs w:val="22"/>
        </w:rPr>
        <w:t>2</w:t>
      </w:r>
      <w:r w:rsidRPr="00814F14">
        <w:rPr>
          <w:b/>
          <w:bCs/>
          <w:sz w:val="22"/>
          <w:szCs w:val="22"/>
        </w:rPr>
        <w:t xml:space="preserve">, SCS = </w:t>
      </w:r>
      <w:r w:rsidR="005553E7" w:rsidRPr="00814F14">
        <w:rPr>
          <w:b/>
          <w:bCs/>
          <w:sz w:val="22"/>
          <w:szCs w:val="22"/>
        </w:rPr>
        <w:t>60 kHz</w:t>
      </w:r>
      <w:r w:rsidRPr="00814F14">
        <w:rPr>
          <w:b/>
          <w:bCs/>
          <w:sz w:val="22"/>
          <w:szCs w:val="22"/>
        </w:rPr>
        <w:t>, num RB = 24</w:t>
      </w:r>
      <w:r w:rsidR="0080150E" w:rsidRPr="00814F14">
        <w:rPr>
          <w:b/>
          <w:bCs/>
          <w:sz w:val="22"/>
          <w:szCs w:val="22"/>
        </w:rPr>
        <w:t>,</w:t>
      </w:r>
      <w:r w:rsidRPr="00814F14">
        <w:rPr>
          <w:b/>
          <w:bCs/>
          <w:sz w:val="22"/>
          <w:szCs w:val="22"/>
        </w:rPr>
        <w:t xml:space="preserve"> </w:t>
      </w:r>
      <w:r w:rsidR="000428D8" w:rsidRPr="00814F14">
        <w:rPr>
          <w:b/>
          <w:bCs/>
          <w:sz w:val="22"/>
          <w:szCs w:val="22"/>
        </w:rPr>
        <w:t xml:space="preserve">the sampling period </w:t>
      </w:r>
      <w:r w:rsidRPr="00814F14">
        <w:rPr>
          <w:b/>
          <w:bCs/>
          <w:sz w:val="22"/>
          <w:szCs w:val="22"/>
        </w:rPr>
        <w:t xml:space="preserve">was </w:t>
      </w:r>
      <w:r w:rsidR="00F709AF" w:rsidRPr="00814F14">
        <w:rPr>
          <w:b/>
          <w:bCs/>
          <w:sz w:val="22"/>
          <w:szCs w:val="22"/>
        </w:rPr>
        <w:t>32</w:t>
      </w:r>
      <w:r w:rsidRPr="00814F14">
        <w:rPr>
          <w:b/>
          <w:bCs/>
          <w:sz w:val="22"/>
          <w:szCs w:val="22"/>
        </w:rPr>
        <w:t xml:space="preserve"> Tc in Rel-16</w:t>
      </w:r>
    </w:p>
    <w:p w14:paraId="68B55314" w14:textId="0DEB0BBD" w:rsidR="0080150E" w:rsidRPr="00814F14" w:rsidRDefault="0080150E" w:rsidP="00994E50">
      <w:pPr>
        <w:pStyle w:val="ListParagraph"/>
        <w:numPr>
          <w:ilvl w:val="0"/>
          <w:numId w:val="36"/>
        </w:numPr>
        <w:spacing w:after="120"/>
        <w:rPr>
          <w:b/>
          <w:bCs/>
          <w:sz w:val="22"/>
          <w:szCs w:val="22"/>
        </w:rPr>
      </w:pPr>
      <w:r w:rsidRPr="00814F14">
        <w:rPr>
          <w:b/>
          <w:bCs/>
          <w:sz w:val="22"/>
          <w:szCs w:val="22"/>
        </w:rPr>
        <w:t>for FR2, SCS = 120 kHz, num RB = 32, the sampling period was 16 Tc in Rel-16</w:t>
      </w:r>
    </w:p>
    <w:p w14:paraId="373FF0BF" w14:textId="4D0B51CF" w:rsidR="001420CA" w:rsidRPr="00994E50" w:rsidRDefault="00A92881">
      <w:pPr>
        <w:spacing w:after="0"/>
        <w:rPr>
          <w:sz w:val="22"/>
          <w:szCs w:val="22"/>
        </w:rPr>
      </w:pPr>
      <w:r w:rsidRPr="00814F14">
        <w:rPr>
          <w:b/>
          <w:bCs/>
          <w:sz w:val="22"/>
          <w:szCs w:val="22"/>
        </w:rPr>
        <w:t xml:space="preserve">Observation </w:t>
      </w:r>
      <w:r w:rsidR="00814F14" w:rsidRPr="00814F14">
        <w:rPr>
          <w:b/>
          <w:bCs/>
          <w:sz w:val="22"/>
          <w:szCs w:val="22"/>
        </w:rPr>
        <w:t>2</w:t>
      </w:r>
      <w:r w:rsidRPr="00814F14">
        <w:rPr>
          <w:b/>
          <w:bCs/>
          <w:sz w:val="22"/>
          <w:szCs w:val="22"/>
        </w:rPr>
        <w:t>: For FR1</w:t>
      </w:r>
      <w:r w:rsidR="00B52CEA" w:rsidRPr="00814F14">
        <w:rPr>
          <w:b/>
          <w:bCs/>
          <w:sz w:val="22"/>
          <w:szCs w:val="22"/>
        </w:rPr>
        <w:t xml:space="preserve">, </w:t>
      </w:r>
      <w:r w:rsidR="00570D9D">
        <w:rPr>
          <w:b/>
          <w:bCs/>
          <w:sz w:val="22"/>
          <w:szCs w:val="22"/>
        </w:rPr>
        <w:t xml:space="preserve">SCS = 15 </w:t>
      </w:r>
      <w:r w:rsidR="00DE7CBE">
        <w:rPr>
          <w:b/>
          <w:bCs/>
          <w:sz w:val="22"/>
          <w:szCs w:val="22"/>
        </w:rPr>
        <w:t xml:space="preserve">kHz </w:t>
      </w:r>
      <w:r w:rsidR="00DA0CB6">
        <w:rPr>
          <w:b/>
          <w:bCs/>
          <w:sz w:val="22"/>
          <w:szCs w:val="22"/>
        </w:rPr>
        <w:t>and</w:t>
      </w:r>
      <w:r w:rsidR="00DE7CBE">
        <w:rPr>
          <w:b/>
          <w:bCs/>
          <w:sz w:val="22"/>
          <w:szCs w:val="22"/>
        </w:rPr>
        <w:t xml:space="preserve"> 30 kHz, and</w:t>
      </w:r>
      <w:r w:rsidR="008A2F28" w:rsidRPr="00814F14">
        <w:rPr>
          <w:b/>
          <w:bCs/>
          <w:sz w:val="22"/>
          <w:szCs w:val="22"/>
        </w:rPr>
        <w:t xml:space="preserve"> </w:t>
      </w:r>
      <w:proofErr w:type="spellStart"/>
      <w:r w:rsidR="008A2F28" w:rsidRPr="00814F14">
        <w:rPr>
          <w:b/>
          <w:bCs/>
          <w:sz w:val="22"/>
          <w:szCs w:val="22"/>
        </w:rPr>
        <w:t>num</w:t>
      </w:r>
      <w:proofErr w:type="spellEnd"/>
      <w:r w:rsidR="008A2F28" w:rsidRPr="00814F14">
        <w:rPr>
          <w:b/>
          <w:bCs/>
          <w:sz w:val="22"/>
          <w:szCs w:val="22"/>
        </w:rPr>
        <w:t xml:space="preserve"> RB </w:t>
      </w:r>
      <w:r w:rsidR="00DE7CBE">
        <w:rPr>
          <w:b/>
          <w:bCs/>
          <w:sz w:val="22"/>
          <w:szCs w:val="22"/>
        </w:rPr>
        <w:t>≥</w:t>
      </w:r>
      <w:r w:rsidR="008A2F28" w:rsidRPr="00814F14">
        <w:rPr>
          <w:b/>
          <w:bCs/>
          <w:sz w:val="22"/>
          <w:szCs w:val="22"/>
        </w:rPr>
        <w:t>4</w:t>
      </w:r>
      <w:r w:rsidR="00DE7CBE">
        <w:rPr>
          <w:b/>
          <w:bCs/>
          <w:sz w:val="22"/>
          <w:szCs w:val="22"/>
        </w:rPr>
        <w:t>8</w:t>
      </w:r>
      <w:r w:rsidR="008A2F28" w:rsidRPr="00814F14">
        <w:rPr>
          <w:b/>
          <w:bCs/>
          <w:sz w:val="22"/>
          <w:szCs w:val="22"/>
        </w:rPr>
        <w:t xml:space="preserve">, Rel-16 </w:t>
      </w:r>
      <w:r w:rsidR="00B52CEA" w:rsidRPr="00814F14">
        <w:rPr>
          <w:b/>
          <w:bCs/>
          <w:sz w:val="22"/>
          <w:szCs w:val="22"/>
        </w:rPr>
        <w:t>UE Rx-Tx accuracy requirements</w:t>
      </w:r>
      <w:r w:rsidR="008A2F28" w:rsidRPr="00814F14">
        <w:rPr>
          <w:b/>
          <w:bCs/>
          <w:sz w:val="22"/>
          <w:szCs w:val="22"/>
        </w:rPr>
        <w:t xml:space="preserve"> in AWGN</w:t>
      </w:r>
      <w:r w:rsidR="001D7697" w:rsidRPr="00814F14">
        <w:rPr>
          <w:b/>
          <w:bCs/>
          <w:sz w:val="22"/>
          <w:szCs w:val="22"/>
        </w:rPr>
        <w:t xml:space="preserve"> </w:t>
      </w:r>
      <w:r w:rsidR="00B52CEA" w:rsidRPr="00814F14">
        <w:rPr>
          <w:b/>
          <w:bCs/>
          <w:sz w:val="22"/>
          <w:szCs w:val="22"/>
        </w:rPr>
        <w:t>at SINR = -13 dB can be met at</w:t>
      </w:r>
      <w:r w:rsidR="00213AFF" w:rsidRPr="00814F14">
        <w:rPr>
          <w:b/>
          <w:bCs/>
          <w:sz w:val="22"/>
          <w:szCs w:val="22"/>
        </w:rPr>
        <w:t xml:space="preserve"> SINR ≥ -6 dB</w:t>
      </w:r>
      <w:r w:rsidR="008D746C" w:rsidRPr="00814F14">
        <w:rPr>
          <w:b/>
          <w:bCs/>
          <w:sz w:val="22"/>
          <w:szCs w:val="22"/>
        </w:rPr>
        <w:t xml:space="preserve"> with number of samples </w:t>
      </w:r>
      <w:r w:rsidR="002E7CF7" w:rsidRPr="00814F14">
        <w:rPr>
          <w:b/>
          <w:bCs/>
          <w:sz w:val="22"/>
          <w:szCs w:val="22"/>
        </w:rPr>
        <w:t>M1 = 1, 2</w:t>
      </w:r>
      <w:r w:rsidR="00CC2CAD" w:rsidRPr="00814F14">
        <w:rPr>
          <w:b/>
          <w:bCs/>
          <w:sz w:val="22"/>
          <w:szCs w:val="22"/>
        </w:rPr>
        <w:t>.</w:t>
      </w:r>
      <w:r w:rsidR="001420CA" w:rsidRPr="00994E50">
        <w:rPr>
          <w:sz w:val="22"/>
          <w:szCs w:val="22"/>
        </w:rPr>
        <w:br w:type="page"/>
      </w:r>
    </w:p>
    <w:tbl>
      <w:tblPr>
        <w:tblW w:w="9329" w:type="dxa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194"/>
        <w:gridCol w:w="1421"/>
        <w:gridCol w:w="1421"/>
        <w:gridCol w:w="1421"/>
      </w:tblGrid>
      <w:tr w:rsidR="001420CA" w:rsidRPr="004E4BE5" w14:paraId="46DC7F04" w14:textId="77777777" w:rsidTr="00EE49EA">
        <w:trPr>
          <w:trHeight w:val="53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74BD0" w14:textId="77777777" w:rsidR="001420CA" w:rsidRPr="004E4BE5" w:rsidRDefault="001420CA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lastRenderedPageBreak/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45064" w14:textId="77777777" w:rsidR="001420CA" w:rsidRPr="004E4BE5" w:rsidRDefault="001420CA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CE066" w14:textId="77777777" w:rsidR="001420CA" w:rsidRPr="004E4BE5" w:rsidRDefault="001420CA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97B40" w14:textId="77777777" w:rsidR="001420CA" w:rsidRPr="004E4BE5" w:rsidRDefault="001420CA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A2A0E" w14:textId="77777777" w:rsidR="001420CA" w:rsidRPr="004E4BE5" w:rsidRDefault="001420CA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4C32D4" w14:textId="77777777" w:rsidR="001420CA" w:rsidRDefault="001420CA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repetitions</w:t>
            </w:r>
          </w:p>
        </w:tc>
        <w:tc>
          <w:tcPr>
            <w:tcW w:w="4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6BD64" w14:textId="77777777" w:rsidR="001420CA" w:rsidRPr="004E4BE5" w:rsidRDefault="001420CA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[90%] (Tc)</w:t>
            </w:r>
          </w:p>
        </w:tc>
      </w:tr>
      <w:tr w:rsidR="001420CA" w:rsidRPr="004E4BE5" w14:paraId="29EA9276" w14:textId="77777777" w:rsidTr="00EE49EA">
        <w:trPr>
          <w:trHeight w:val="78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1A68E" w14:textId="77777777" w:rsidR="001420CA" w:rsidRPr="004E4BE5" w:rsidRDefault="001420CA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F50DB" w14:textId="77777777" w:rsidR="001420CA" w:rsidRPr="004E4BE5" w:rsidRDefault="001420CA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DAF09" w14:textId="77777777" w:rsidR="001420CA" w:rsidRPr="004E4BE5" w:rsidRDefault="001420CA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0BF11" w14:textId="77777777" w:rsidR="001420CA" w:rsidRPr="004E4BE5" w:rsidRDefault="001420CA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EBE00" w14:textId="77777777" w:rsidR="001420CA" w:rsidRPr="004E4BE5" w:rsidRDefault="001420CA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E323" w14:textId="77777777" w:rsidR="001420CA" w:rsidRPr="004E4BE5" w:rsidRDefault="001420CA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58717" w14:textId="77777777" w:rsidR="001420CA" w:rsidRPr="004E4BE5" w:rsidRDefault="001420CA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3ADF" w14:textId="77777777" w:rsidR="001420CA" w:rsidRPr="004E4BE5" w:rsidRDefault="001420CA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B5BB8" w14:textId="77777777" w:rsidR="001420CA" w:rsidRPr="004E4BE5" w:rsidRDefault="001420CA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-13 dB</w:t>
            </w:r>
          </w:p>
        </w:tc>
      </w:tr>
      <w:tr w:rsidR="00F72A29" w:rsidRPr="004E4BE5" w14:paraId="09BB10C3" w14:textId="77777777" w:rsidTr="00555FE6">
        <w:trPr>
          <w:trHeight w:val="300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92EF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E9B0B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E9BA8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671BF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256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68494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8F397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5A8D1" w14:textId="2FAD95AA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A4646" w14:textId="562B1A5C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B6B7EE" w14:textId="58B06605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224</w:t>
            </w:r>
          </w:p>
        </w:tc>
      </w:tr>
      <w:tr w:rsidR="00F72A29" w:rsidRPr="004E4BE5" w14:paraId="29201ADA" w14:textId="77777777" w:rsidTr="00555FE6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EC082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C39DB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345F5A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ABC8A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FC07E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86AC2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444CF" w14:textId="69E660AA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072BF" w14:textId="4824DB55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1ED00C" w14:textId="6E0D4D82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186</w:t>
            </w:r>
          </w:p>
        </w:tc>
      </w:tr>
      <w:tr w:rsidR="00F72A29" w:rsidRPr="004E4BE5" w14:paraId="0D5E0784" w14:textId="77777777" w:rsidTr="00555FE6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2E367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AC7D4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60C897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C01A6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8315F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ACADA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4CFA8" w14:textId="2A18741C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F3E4B" w14:textId="7CFE108B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158A0E" w14:textId="61C5EC15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</w:tr>
      <w:tr w:rsidR="00F72A29" w:rsidRPr="004E4BE5" w14:paraId="29680526" w14:textId="77777777" w:rsidTr="00555FE6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310EB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CE986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57B816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DE7F5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84BD0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1520B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51DA0" w14:textId="123A7CC8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E74B7" w14:textId="1DFB3DD1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907869" w14:textId="5D9A8192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167</w:t>
            </w:r>
          </w:p>
        </w:tc>
      </w:tr>
      <w:tr w:rsidR="00F72A29" w:rsidRPr="004E4BE5" w14:paraId="39599E98" w14:textId="77777777" w:rsidTr="00555FE6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A54B4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04553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604304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7BD55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7274A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B31AE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D93FC" w14:textId="517D776B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31819" w14:textId="10D860E8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3019C5" w14:textId="71B44DB4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163</w:t>
            </w:r>
          </w:p>
        </w:tc>
      </w:tr>
      <w:tr w:rsidR="00F72A29" w:rsidRPr="004E4BE5" w14:paraId="229259C0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5F9B9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9F324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218A1E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C52CC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15B43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6FC9F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62D17" w14:textId="0617E399" w:rsidR="00F72A29" w:rsidRPr="004E4BE5" w:rsidRDefault="00C34B98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C34B98">
              <w:rPr>
                <w:rFonts w:ascii="Calibri" w:hAnsi="Calibri" w:cs="Calibri"/>
                <w:b/>
                <w:bCs/>
                <w:sz w:val="22"/>
                <w:szCs w:val="22"/>
              </w:rPr>
              <w:t>(137)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C9037" w14:textId="1FB5E093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5650B" w14:textId="13FF3205" w:rsidR="00F72A29" w:rsidRPr="004E4BE5" w:rsidRDefault="002A3EC5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2A3EC5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="00BE4322">
              <w:rPr>
                <w:rFonts w:ascii="Calibri" w:hAnsi="Calibri" w:cs="Calibri"/>
                <w:b/>
                <w:bCs/>
                <w:sz w:val="22"/>
                <w:szCs w:val="22"/>
              </w:rPr>
              <w:t>180</w:t>
            </w:r>
            <w:r w:rsidRPr="002A3EC5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  <w:r w:rsidR="00F72A29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F72A29" w:rsidRPr="004E4BE5" w14:paraId="18309C41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9CCE0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59B12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52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9AD861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BEF15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FDD8F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38421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09CE9" w14:textId="6499D2CF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075F4" w14:textId="6B8F1028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ED47" w14:textId="768D59BA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113 </w:t>
            </w:r>
          </w:p>
        </w:tc>
      </w:tr>
      <w:tr w:rsidR="00F72A29" w:rsidRPr="004E4BE5" w14:paraId="20DDBC52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72CD4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F71DF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B03BF8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98FA2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7FB1E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96964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D03B5" w14:textId="38FC29E4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423A0" w14:textId="42D8CBA3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7881D" w14:textId="5FDECC55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108 </w:t>
            </w:r>
          </w:p>
        </w:tc>
      </w:tr>
      <w:tr w:rsidR="00F72A29" w:rsidRPr="004E4BE5" w14:paraId="692155FE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E4BF6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502B7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462B7B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ED10B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67826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C2BE2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C7463" w14:textId="4526F5BD" w:rsidR="00F72A29" w:rsidRPr="004E4BE5" w:rsidRDefault="00C9298E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C9298E">
              <w:rPr>
                <w:rFonts w:ascii="Calibri" w:hAnsi="Calibri" w:cs="Calibri"/>
                <w:b/>
                <w:bCs/>
                <w:sz w:val="22"/>
                <w:szCs w:val="22"/>
              </w:rPr>
              <w:t>(96)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9DA67" w14:textId="7D31D02A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4C20" w14:textId="3DE573CB" w:rsidR="00F72A29" w:rsidRPr="004E4BE5" w:rsidRDefault="00C9298E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C9298E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="0045086F">
              <w:rPr>
                <w:rFonts w:ascii="Calibri" w:hAnsi="Calibri" w:cs="Calibri"/>
                <w:b/>
                <w:bCs/>
                <w:sz w:val="22"/>
                <w:szCs w:val="22"/>
              </w:rPr>
              <w:t>98</w:t>
            </w:r>
            <w:r w:rsidRPr="00C9298E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F72A29" w:rsidRPr="004E4BE5" w14:paraId="32AAC72B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CE078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C245A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BB527B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824F6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E909D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EA710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BD260" w14:textId="742802C2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2843D" w14:textId="0DAA952D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8106C" w14:textId="1512928B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106 </w:t>
            </w:r>
          </w:p>
        </w:tc>
      </w:tr>
      <w:tr w:rsidR="00F72A29" w:rsidRPr="004E4BE5" w14:paraId="1348EF51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77E7B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C27ED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847084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D1B04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268F6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14642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14837" w14:textId="7241497E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C31BB" w14:textId="2B6269C6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CC546" w14:textId="1F55D44E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106 </w:t>
            </w:r>
          </w:p>
        </w:tc>
      </w:tr>
      <w:tr w:rsidR="00F72A29" w:rsidRPr="004E4BE5" w14:paraId="60FB29F1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1A494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3BDC5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F42016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FA6A9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983DA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40F99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72C69" w14:textId="15574F9E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F8B16" w14:textId="6E131613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7CE1E" w14:textId="7B6AA104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</w:tr>
      <w:tr w:rsidR="00F72A29" w:rsidRPr="004E4BE5" w14:paraId="1F689CF7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4E29C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64F43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104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4BC051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DAA63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E4BF7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51ED1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C1AD5" w14:textId="0916D1A3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E2E39" w14:textId="31374A5F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04089" w14:textId="6EF58044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69 </w:t>
            </w:r>
          </w:p>
        </w:tc>
      </w:tr>
      <w:tr w:rsidR="00F72A29" w:rsidRPr="004E4BE5" w14:paraId="0A251972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A775E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1F724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92D713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1DA2D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BEE3A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F06E8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8B1F8" w14:textId="670AD4E8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06012" w14:textId="22048B9D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2585F" w14:textId="3D96B8B9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66 </w:t>
            </w:r>
          </w:p>
        </w:tc>
      </w:tr>
      <w:tr w:rsidR="00F72A29" w:rsidRPr="004E4BE5" w14:paraId="0693F3FA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DD13A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07B5B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69315D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7BECA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F048D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E85C5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E8374" w14:textId="06D87ACA" w:rsidR="00F72A29" w:rsidRPr="004E4BE5" w:rsidRDefault="0045086F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5086F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(</w:t>
            </w:r>
            <w:r w:rsidR="00CB5082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62</w:t>
            </w:r>
            <w:r w:rsidRPr="0045086F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5A50D" w14:textId="22682AF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9A822" w14:textId="146F96E8" w:rsidR="00F72A29" w:rsidRPr="004E4BE5" w:rsidRDefault="00CB5082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CB5082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(</w:t>
            </w:r>
            <w:r w:rsidR="00435BF6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68</w:t>
            </w:r>
            <w:r w:rsidRPr="00CB5082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F72A29" w:rsidRPr="004E4BE5" w14:paraId="2BB62CFD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36634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4D56D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2C65E2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D33D1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9B2EC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1B19F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7E8D9" w14:textId="4CC45491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C8D45" w14:textId="1E80B346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471FF" w14:textId="17727FD5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65 </w:t>
            </w:r>
          </w:p>
        </w:tc>
      </w:tr>
      <w:tr w:rsidR="00F72A29" w:rsidRPr="004E4BE5" w14:paraId="7F8B9209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8A83A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A6308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05F8F5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C9AAE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6F096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86921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61180" w14:textId="7B8D803C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A0E60" w14:textId="68A1C8EF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65F87" w14:textId="4E683EBC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64 </w:t>
            </w:r>
          </w:p>
        </w:tc>
      </w:tr>
      <w:tr w:rsidR="00F72A29" w:rsidRPr="004E4BE5" w14:paraId="789AFE0D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E54DD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A63D9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955333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59D6E" w14:textId="77777777" w:rsidR="00F72A29" w:rsidRPr="004E4BE5" w:rsidRDefault="00F72A29" w:rsidP="00F72A29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52688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3F146" w14:textId="7777777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BB0F2" w14:textId="449BA3B5" w:rsidR="00F72A29" w:rsidRPr="00594C9F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FF554" w14:textId="06A0FFB5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360F2" w14:textId="5D47B257" w:rsidR="00F72A29" w:rsidRPr="004E4BE5" w:rsidRDefault="00F72A29" w:rsidP="00F72A2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</w:tr>
    </w:tbl>
    <w:p w14:paraId="0F930702" w14:textId="2ABA26AB" w:rsidR="00E87AC5" w:rsidRDefault="0035670A" w:rsidP="0035670A">
      <w:pPr>
        <w:pStyle w:val="Caption"/>
        <w:jc w:val="center"/>
        <w:rPr>
          <w:sz w:val="22"/>
          <w:szCs w:val="22"/>
        </w:rPr>
      </w:pPr>
      <w:r w:rsidRPr="0035670A">
        <w:rPr>
          <w:sz w:val="22"/>
          <w:szCs w:val="22"/>
        </w:rPr>
        <w:t xml:space="preserve">Table </w:t>
      </w:r>
      <w:r w:rsidRPr="0035670A">
        <w:rPr>
          <w:sz w:val="22"/>
          <w:szCs w:val="22"/>
        </w:rPr>
        <w:fldChar w:fldCharType="begin"/>
      </w:r>
      <w:r w:rsidRPr="0035670A">
        <w:rPr>
          <w:sz w:val="22"/>
          <w:szCs w:val="22"/>
        </w:rPr>
        <w:instrText xml:space="preserve"> SEQ Table \* ARABIC </w:instrText>
      </w:r>
      <w:r w:rsidRPr="0035670A">
        <w:rPr>
          <w:sz w:val="22"/>
          <w:szCs w:val="22"/>
        </w:rPr>
        <w:fldChar w:fldCharType="separate"/>
      </w:r>
      <w:r w:rsidR="00052588">
        <w:rPr>
          <w:noProof/>
          <w:sz w:val="22"/>
          <w:szCs w:val="22"/>
        </w:rPr>
        <w:t>3</w:t>
      </w:r>
      <w:r w:rsidRPr="0035670A">
        <w:rPr>
          <w:sz w:val="22"/>
          <w:szCs w:val="22"/>
        </w:rPr>
        <w:fldChar w:fldCharType="end"/>
      </w:r>
      <w:r>
        <w:rPr>
          <w:sz w:val="22"/>
          <w:szCs w:val="22"/>
        </w:rPr>
        <w:t>:</w:t>
      </w:r>
      <w:r w:rsidR="000861C8">
        <w:rPr>
          <w:sz w:val="22"/>
          <w:szCs w:val="22"/>
        </w:rPr>
        <w:t xml:space="preserve"> UE Rx-Tx simulation results for FR1, SCS = 15 kHz, TDL-A.</w:t>
      </w:r>
      <w:r w:rsidR="002A6AEA">
        <w:rPr>
          <w:sz w:val="22"/>
          <w:szCs w:val="22"/>
        </w:rPr>
        <w:t xml:space="preserve"> Values in parentheses are the Rel-16 baseline requirements (without margin).</w:t>
      </w:r>
    </w:p>
    <w:p w14:paraId="2F73D436" w14:textId="16F19A41" w:rsidR="00CE57E9" w:rsidRPr="00994E50" w:rsidRDefault="00CE57E9" w:rsidP="00CE57E9">
      <w:pPr>
        <w:spacing w:after="0"/>
        <w:rPr>
          <w:sz w:val="22"/>
          <w:szCs w:val="22"/>
        </w:rPr>
      </w:pPr>
      <w:r w:rsidRPr="00994E50">
        <w:rPr>
          <w:sz w:val="22"/>
          <w:szCs w:val="22"/>
        </w:rPr>
        <w:br w:type="page"/>
      </w:r>
    </w:p>
    <w:tbl>
      <w:tblPr>
        <w:tblW w:w="9329" w:type="dxa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194"/>
        <w:gridCol w:w="1421"/>
        <w:gridCol w:w="1421"/>
        <w:gridCol w:w="1421"/>
      </w:tblGrid>
      <w:tr w:rsidR="00E87AC5" w:rsidRPr="004E4BE5" w14:paraId="725DB4A4" w14:textId="77777777" w:rsidTr="00EE49EA">
        <w:trPr>
          <w:trHeight w:val="53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8ED0F" w14:textId="77777777" w:rsidR="00E87AC5" w:rsidRPr="004E4BE5" w:rsidRDefault="00E87AC5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lastRenderedPageBreak/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B59EC" w14:textId="77777777" w:rsidR="00E87AC5" w:rsidRPr="004E4BE5" w:rsidRDefault="00E87AC5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5AE23" w14:textId="77777777" w:rsidR="00E87AC5" w:rsidRPr="004E4BE5" w:rsidRDefault="00E87AC5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67B35" w14:textId="77777777" w:rsidR="00E87AC5" w:rsidRPr="004E4BE5" w:rsidRDefault="00E87AC5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1A242" w14:textId="77777777" w:rsidR="00E87AC5" w:rsidRPr="004E4BE5" w:rsidRDefault="00E87AC5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2A7727" w14:textId="77777777" w:rsidR="00E87AC5" w:rsidRDefault="00E87AC5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repetitions</w:t>
            </w:r>
          </w:p>
        </w:tc>
        <w:tc>
          <w:tcPr>
            <w:tcW w:w="4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B6FD" w14:textId="77777777" w:rsidR="00E87AC5" w:rsidRPr="004E4BE5" w:rsidRDefault="00E87AC5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[90%] (Tc)</w:t>
            </w:r>
          </w:p>
        </w:tc>
      </w:tr>
      <w:tr w:rsidR="00E87AC5" w:rsidRPr="004E4BE5" w14:paraId="2A030246" w14:textId="77777777" w:rsidTr="00EE49EA">
        <w:trPr>
          <w:trHeight w:val="78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7E248" w14:textId="77777777" w:rsidR="00E87AC5" w:rsidRPr="004E4BE5" w:rsidRDefault="00E87AC5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0A186" w14:textId="77777777" w:rsidR="00E87AC5" w:rsidRPr="004E4BE5" w:rsidRDefault="00E87AC5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16274" w14:textId="77777777" w:rsidR="00E87AC5" w:rsidRPr="004E4BE5" w:rsidRDefault="00E87AC5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ACEA2" w14:textId="77777777" w:rsidR="00E87AC5" w:rsidRPr="004E4BE5" w:rsidRDefault="00E87AC5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61C88" w14:textId="77777777" w:rsidR="00E87AC5" w:rsidRPr="004E4BE5" w:rsidRDefault="00E87AC5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54A9" w14:textId="77777777" w:rsidR="00E87AC5" w:rsidRPr="004E4BE5" w:rsidRDefault="00E87AC5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9CDA1" w14:textId="77777777" w:rsidR="00E87AC5" w:rsidRPr="004E4BE5" w:rsidRDefault="00E87AC5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28B9B" w14:textId="77777777" w:rsidR="00E87AC5" w:rsidRPr="004E4BE5" w:rsidRDefault="00E87AC5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2855D" w14:textId="77777777" w:rsidR="00E87AC5" w:rsidRPr="004E4BE5" w:rsidRDefault="00E87AC5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-13 dB</w:t>
            </w:r>
          </w:p>
        </w:tc>
      </w:tr>
      <w:tr w:rsidR="00810C97" w:rsidRPr="004E4BE5" w14:paraId="2C66AB67" w14:textId="77777777" w:rsidTr="00EE49EA">
        <w:trPr>
          <w:trHeight w:val="300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B07D4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83D0A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A671F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2FCD6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A58C9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CF5F4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470CD" w14:textId="417C6F04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8362C" w14:textId="042986B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31DAF" w14:textId="0C1E38E5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159 </w:t>
            </w:r>
          </w:p>
        </w:tc>
      </w:tr>
      <w:tr w:rsidR="00810C97" w:rsidRPr="004E4BE5" w14:paraId="094F5D79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A4650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8583B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5DC24C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3C8E9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F4A52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2DDB1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FA818" w14:textId="07BE7C68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05D8F" w14:textId="51ADDB48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223AC" w14:textId="12B3A8F9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116 </w:t>
            </w:r>
          </w:p>
        </w:tc>
      </w:tr>
      <w:tr w:rsidR="00810C97" w:rsidRPr="004E4BE5" w14:paraId="71791454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19238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34F13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CD78D8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1FAB8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C2F3F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D6BE2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0C1CE" w14:textId="5EC4F3E0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7A352" w14:textId="57A6A13D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1766E" w14:textId="16E3F375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10C97" w:rsidRPr="004E4BE5" w14:paraId="24053624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DC776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9D7E7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CC9130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A90DE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517D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71522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28268" w14:textId="7D64A810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1AD71" w14:textId="2A55CD59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7A3D6" w14:textId="069AB775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107 </w:t>
            </w:r>
          </w:p>
        </w:tc>
      </w:tr>
      <w:tr w:rsidR="00810C97" w:rsidRPr="004E4BE5" w14:paraId="257028F9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ABE0B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9AA54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E81595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0D064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76F4E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60198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7DA3F" w14:textId="51474A53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C54F0" w14:textId="5CA4EEBA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361EA" w14:textId="633F8FF5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104 </w:t>
            </w:r>
          </w:p>
        </w:tc>
      </w:tr>
      <w:tr w:rsidR="00810C97" w:rsidRPr="004E4BE5" w14:paraId="49A743D3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09F90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63F9C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D33DE1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9C477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3005E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1E8CC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C9B00" w14:textId="4B68A6A7" w:rsidR="00810C97" w:rsidRPr="004E4BE5" w:rsidRDefault="00100CAD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100CAD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="00684C1F">
              <w:rPr>
                <w:rFonts w:ascii="Calibri" w:hAnsi="Calibri" w:cs="Calibri"/>
                <w:b/>
                <w:bCs/>
                <w:sz w:val="22"/>
                <w:szCs w:val="22"/>
              </w:rPr>
              <w:t>87</w:t>
            </w:r>
            <w:r w:rsidRPr="00100CAD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30E05" w14:textId="14E20EE9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D8013" w14:textId="56D58D50" w:rsidR="00810C97" w:rsidRPr="004E4BE5" w:rsidRDefault="00100CAD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100CAD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="002B34D1">
              <w:rPr>
                <w:rFonts w:ascii="Calibri" w:hAnsi="Calibri" w:cs="Calibri"/>
                <w:b/>
                <w:bCs/>
                <w:sz w:val="22"/>
                <w:szCs w:val="22"/>
              </w:rPr>
              <w:t>87</w:t>
            </w:r>
            <w:r w:rsidRPr="00100CAD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810C97" w:rsidRPr="004E4BE5" w14:paraId="312E68E8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1D736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9F91F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A7178C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EFDF1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10D93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2802B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BBB34" w14:textId="7B2E79D3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69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97B9B" w14:textId="50C311F1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7A83F" w14:textId="55CE0A0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83 </w:t>
            </w:r>
          </w:p>
        </w:tc>
      </w:tr>
      <w:tr w:rsidR="00810C97" w:rsidRPr="004E4BE5" w14:paraId="5F76B9B2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B5509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A226D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874F25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403FA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96DE2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92554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A0A7D" w14:textId="6858625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69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14ABC" w14:textId="5CB21D16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69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CC24C" w14:textId="7076F4A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74 </w:t>
            </w:r>
          </w:p>
        </w:tc>
      </w:tr>
      <w:tr w:rsidR="00810C97" w:rsidRPr="004E4BE5" w14:paraId="2C52E368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EC491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7E5E2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8B0EED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895CF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7D57B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59AC3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F04D4" w14:textId="09AB18FF" w:rsidR="00810C97" w:rsidRPr="004E4BE5" w:rsidRDefault="00892F46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892F46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="006D53C6">
              <w:rPr>
                <w:rFonts w:ascii="Calibri" w:hAnsi="Calibri" w:cs="Calibri"/>
                <w:b/>
                <w:bCs/>
                <w:sz w:val="22"/>
                <w:szCs w:val="22"/>
              </w:rPr>
              <w:t>68</w:t>
            </w:r>
            <w:r w:rsidRPr="00892F46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918A0" w14:textId="3F3FF942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28346" w14:textId="2D113ED7" w:rsidR="00810C97" w:rsidRPr="004E4BE5" w:rsidRDefault="00892F46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892F46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(</w:t>
            </w:r>
            <w:r w:rsidR="007575E4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85</w:t>
            </w:r>
            <w:r w:rsidRPr="00892F46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810C97" w:rsidRPr="004E4BE5" w14:paraId="2A0E988F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AD17F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397E8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975D8D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CB285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96DBC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3A1D6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44EBB" w14:textId="45659C0B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69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D3A6B" w14:textId="7E610406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69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6F696" w14:textId="1D6499DC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71 </w:t>
            </w:r>
          </w:p>
        </w:tc>
      </w:tr>
      <w:tr w:rsidR="00810C97" w:rsidRPr="004E4BE5" w14:paraId="08698497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F650B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40839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4C5983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2B228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991E2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E4D6A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CABD5" w14:textId="7C2D17AD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69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8D96D" w14:textId="55A5B0C3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69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A1CA4" w14:textId="416E0195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71 </w:t>
            </w:r>
          </w:p>
        </w:tc>
      </w:tr>
      <w:tr w:rsidR="00810C97" w:rsidRPr="004E4BE5" w14:paraId="0F5C00E4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0537F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00348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6ABA52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ABB79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6E914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848C2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BFF8F" w14:textId="5B2EE625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7FCEC" w14:textId="1A451D55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EB9D6" w14:textId="00D75B21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</w:tr>
      <w:tr w:rsidR="00810C97" w:rsidRPr="004E4BE5" w14:paraId="25B04C5B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ADC81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A2B1C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24C0BF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2FE56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3DD66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13DBD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A5187" w14:textId="23F1635C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68807" w14:textId="07A9FB6F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D422B" w14:textId="10CDA166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43 </w:t>
            </w:r>
          </w:p>
        </w:tc>
      </w:tr>
      <w:tr w:rsidR="00810C97" w:rsidRPr="004E4BE5" w14:paraId="0BBBBD7D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E05A3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B4276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9199A2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FC3DB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96087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90F2E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84660" w14:textId="2F2FE094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0DC04" w14:textId="1A445AF8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56B21" w14:textId="3D239B25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43 </w:t>
            </w:r>
          </w:p>
        </w:tc>
      </w:tr>
      <w:tr w:rsidR="00810C97" w:rsidRPr="004E4BE5" w14:paraId="65A9EA79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1187C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53019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43343B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78CBB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EBED8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C474D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81EDB" w14:textId="63831726" w:rsidR="00810C97" w:rsidRPr="004E4BE5" w:rsidRDefault="009F28DC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1E0670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(</w:t>
            </w:r>
            <w:r w:rsidR="00EF3604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44</w:t>
            </w:r>
            <w:r w:rsidRPr="001E0670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46EC7" w14:textId="239732C2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AC37A" w14:textId="1B596A42" w:rsidR="00810C97" w:rsidRPr="004E4BE5" w:rsidRDefault="001E0670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1E0670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="007575E4">
              <w:rPr>
                <w:rFonts w:ascii="Calibri" w:hAnsi="Calibri" w:cs="Calibri"/>
                <w:b/>
                <w:bCs/>
                <w:sz w:val="22"/>
                <w:szCs w:val="22"/>
              </w:rPr>
              <w:t>44</w:t>
            </w:r>
            <w:r w:rsidRPr="001E0670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810C97" w:rsidRPr="004E4BE5" w14:paraId="176870B4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504EA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A607E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84B9A8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353DA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4824D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78EFB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4F6D8" w14:textId="009318D2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E9722" w14:textId="100D8958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8C4F3" w14:textId="53FF7A8E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43 </w:t>
            </w:r>
          </w:p>
        </w:tc>
      </w:tr>
      <w:tr w:rsidR="00810C97" w:rsidRPr="004E4BE5" w14:paraId="3B759D89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85560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00F40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46001E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F27AA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1510B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ED3E3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36A7A" w14:textId="7CCDA7DF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8C14E" w14:textId="1DAED00D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CB842" w14:textId="1E73A9E0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43 </w:t>
            </w:r>
          </w:p>
        </w:tc>
      </w:tr>
      <w:tr w:rsidR="00810C97" w:rsidRPr="004E4BE5" w14:paraId="7CE9BFC3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95747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615B7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7BB590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15C55" w14:textId="77777777" w:rsidR="00810C97" w:rsidRPr="004E4BE5" w:rsidRDefault="00810C97" w:rsidP="00810C9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00F02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C894E" w14:textId="777777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C5D69" w14:textId="48AAA8BA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86A86" w14:textId="4788D346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B6760" w14:textId="6A971177" w:rsidR="00810C97" w:rsidRPr="004E4BE5" w:rsidRDefault="00810C97" w:rsidP="00810C9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</w:tr>
    </w:tbl>
    <w:p w14:paraId="246D6342" w14:textId="75B1EA82" w:rsidR="00CA34BF" w:rsidRDefault="000A24EB" w:rsidP="00CA34BF">
      <w:pPr>
        <w:pStyle w:val="Caption"/>
        <w:jc w:val="center"/>
        <w:rPr>
          <w:sz w:val="22"/>
          <w:szCs w:val="22"/>
        </w:rPr>
      </w:pPr>
      <w:r w:rsidRPr="00CA34BF">
        <w:rPr>
          <w:sz w:val="22"/>
          <w:szCs w:val="22"/>
        </w:rPr>
        <w:t xml:space="preserve">Table </w:t>
      </w:r>
      <w:r w:rsidRPr="00CA34BF">
        <w:rPr>
          <w:sz w:val="22"/>
          <w:szCs w:val="22"/>
        </w:rPr>
        <w:fldChar w:fldCharType="begin"/>
      </w:r>
      <w:r w:rsidRPr="00CA34BF">
        <w:rPr>
          <w:sz w:val="22"/>
          <w:szCs w:val="22"/>
        </w:rPr>
        <w:instrText xml:space="preserve"> SEQ Table \* ARABIC </w:instrText>
      </w:r>
      <w:r w:rsidRPr="00CA34BF">
        <w:rPr>
          <w:sz w:val="22"/>
          <w:szCs w:val="22"/>
        </w:rPr>
        <w:fldChar w:fldCharType="separate"/>
      </w:r>
      <w:r w:rsidR="00052588">
        <w:rPr>
          <w:noProof/>
          <w:sz w:val="22"/>
          <w:szCs w:val="22"/>
        </w:rPr>
        <w:t>4</w:t>
      </w:r>
      <w:r w:rsidRPr="00CA34BF">
        <w:rPr>
          <w:sz w:val="22"/>
          <w:szCs w:val="22"/>
        </w:rPr>
        <w:fldChar w:fldCharType="end"/>
      </w:r>
      <w:r w:rsidR="00CA34BF">
        <w:rPr>
          <w:sz w:val="22"/>
          <w:szCs w:val="22"/>
        </w:rPr>
        <w:t>: UE Rx-Tx simulation results for FR1, SCS = 30 kHz, TDL-A.</w:t>
      </w:r>
      <w:r w:rsidR="00AE523C">
        <w:rPr>
          <w:sz w:val="22"/>
          <w:szCs w:val="22"/>
        </w:rPr>
        <w:t xml:space="preserve"> Values in parentheses are the Rel-16 baseline requirements (without margin).</w:t>
      </w:r>
    </w:p>
    <w:p w14:paraId="4451F7ED" w14:textId="77777777" w:rsidR="00626F45" w:rsidRDefault="00626F45" w:rsidP="00626F45">
      <w:pPr>
        <w:rPr>
          <w:b/>
          <w:bCs/>
          <w:sz w:val="22"/>
          <w:szCs w:val="22"/>
        </w:rPr>
      </w:pPr>
    </w:p>
    <w:p w14:paraId="71D58ACF" w14:textId="5285B6E0" w:rsidR="00626F45" w:rsidRPr="00626F45" w:rsidRDefault="00626F45" w:rsidP="00626F45">
      <w:r w:rsidRPr="00814F14">
        <w:rPr>
          <w:b/>
          <w:bCs/>
          <w:sz w:val="22"/>
          <w:szCs w:val="22"/>
        </w:rPr>
        <w:t xml:space="preserve">Observation </w:t>
      </w:r>
      <w:r>
        <w:rPr>
          <w:b/>
          <w:bCs/>
          <w:sz w:val="22"/>
          <w:szCs w:val="22"/>
        </w:rPr>
        <w:t>3</w:t>
      </w:r>
      <w:r w:rsidRPr="00814F14">
        <w:rPr>
          <w:b/>
          <w:bCs/>
          <w:sz w:val="22"/>
          <w:szCs w:val="22"/>
        </w:rPr>
        <w:t>: For FR1</w:t>
      </w:r>
      <w:r w:rsidR="00E36AF1">
        <w:rPr>
          <w:b/>
          <w:bCs/>
          <w:sz w:val="22"/>
          <w:szCs w:val="22"/>
        </w:rPr>
        <w:t>, SCS = 15</w:t>
      </w:r>
      <w:r w:rsidR="00807C69">
        <w:rPr>
          <w:b/>
          <w:bCs/>
          <w:sz w:val="22"/>
          <w:szCs w:val="22"/>
        </w:rPr>
        <w:t xml:space="preserve"> kHz </w:t>
      </w:r>
      <w:r w:rsidR="00DA0CB6">
        <w:rPr>
          <w:b/>
          <w:bCs/>
          <w:sz w:val="22"/>
          <w:szCs w:val="22"/>
        </w:rPr>
        <w:t>and</w:t>
      </w:r>
      <w:r w:rsidR="00807C69">
        <w:rPr>
          <w:b/>
          <w:bCs/>
          <w:sz w:val="22"/>
          <w:szCs w:val="22"/>
        </w:rPr>
        <w:t xml:space="preserve"> 30 kHz, and </w:t>
      </w:r>
      <w:proofErr w:type="spellStart"/>
      <w:r w:rsidR="00807C69">
        <w:rPr>
          <w:b/>
          <w:bCs/>
          <w:sz w:val="22"/>
          <w:szCs w:val="22"/>
        </w:rPr>
        <w:t>num</w:t>
      </w:r>
      <w:proofErr w:type="spellEnd"/>
      <w:r w:rsidR="00807C69">
        <w:rPr>
          <w:b/>
          <w:bCs/>
          <w:sz w:val="22"/>
          <w:szCs w:val="22"/>
        </w:rPr>
        <w:t xml:space="preserve"> RB ≥ 104</w:t>
      </w:r>
      <w:r w:rsidRPr="00814F14">
        <w:rPr>
          <w:b/>
          <w:bCs/>
          <w:sz w:val="22"/>
          <w:szCs w:val="22"/>
        </w:rPr>
        <w:t xml:space="preserve">, Rel-16 UE Rx-Tx accuracy requirements in </w:t>
      </w:r>
      <w:r>
        <w:rPr>
          <w:b/>
          <w:bCs/>
          <w:sz w:val="22"/>
          <w:szCs w:val="22"/>
        </w:rPr>
        <w:t>TDL-A</w:t>
      </w:r>
      <w:r w:rsidRPr="00814F14">
        <w:rPr>
          <w:b/>
          <w:bCs/>
          <w:sz w:val="22"/>
          <w:szCs w:val="22"/>
        </w:rPr>
        <w:t xml:space="preserve"> at SINR = -13 dB can be met at SINR </w:t>
      </w:r>
      <w:r>
        <w:rPr>
          <w:b/>
          <w:bCs/>
          <w:sz w:val="22"/>
          <w:szCs w:val="22"/>
        </w:rPr>
        <w:t>=</w:t>
      </w:r>
      <w:r w:rsidRPr="00814F14">
        <w:rPr>
          <w:b/>
          <w:bCs/>
          <w:sz w:val="22"/>
          <w:szCs w:val="22"/>
        </w:rPr>
        <w:t xml:space="preserve"> -</w:t>
      </w:r>
      <w:r>
        <w:rPr>
          <w:b/>
          <w:bCs/>
          <w:sz w:val="22"/>
          <w:szCs w:val="22"/>
        </w:rPr>
        <w:t>3</w:t>
      </w:r>
      <w:r w:rsidRPr="00814F14">
        <w:rPr>
          <w:b/>
          <w:bCs/>
          <w:sz w:val="22"/>
          <w:szCs w:val="22"/>
        </w:rPr>
        <w:t xml:space="preserve"> dB with number of samples M1 = 1, 2.</w:t>
      </w:r>
    </w:p>
    <w:p w14:paraId="5445F311" w14:textId="77777777" w:rsidR="00A143B8" w:rsidRDefault="00A143B8">
      <w:pPr>
        <w:spacing w:after="0"/>
        <w:rPr>
          <w:sz w:val="22"/>
          <w:szCs w:val="22"/>
        </w:rPr>
      </w:pPr>
      <w:r>
        <w:rPr>
          <w:sz w:val="22"/>
          <w:szCs w:val="22"/>
        </w:rPr>
        <w:br w:type="page"/>
      </w:r>
    </w:p>
    <w:tbl>
      <w:tblPr>
        <w:tblW w:w="9329" w:type="dxa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194"/>
        <w:gridCol w:w="1421"/>
        <w:gridCol w:w="1421"/>
        <w:gridCol w:w="1421"/>
      </w:tblGrid>
      <w:tr w:rsidR="00A143B8" w:rsidRPr="004E4BE5" w14:paraId="4461B984" w14:textId="77777777" w:rsidTr="007A11C2">
        <w:trPr>
          <w:trHeight w:val="53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AC78B" w14:textId="77777777" w:rsidR="00A143B8" w:rsidRPr="004E4BE5" w:rsidRDefault="00A143B8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lastRenderedPageBreak/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5D658" w14:textId="77777777" w:rsidR="00A143B8" w:rsidRPr="004E4BE5" w:rsidRDefault="00A143B8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CC64F" w14:textId="77777777" w:rsidR="00A143B8" w:rsidRPr="004E4BE5" w:rsidRDefault="00A143B8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0A476" w14:textId="77777777" w:rsidR="00A143B8" w:rsidRPr="004E4BE5" w:rsidRDefault="00A143B8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1FB97" w14:textId="77777777" w:rsidR="00A143B8" w:rsidRPr="004E4BE5" w:rsidRDefault="00A143B8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ED9698" w14:textId="77777777" w:rsidR="00A143B8" w:rsidRDefault="00A143B8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repetitions</w:t>
            </w:r>
          </w:p>
        </w:tc>
        <w:tc>
          <w:tcPr>
            <w:tcW w:w="4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E451" w14:textId="77777777" w:rsidR="00A143B8" w:rsidRPr="004E4BE5" w:rsidRDefault="00A143B8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[90%] (Tc)</w:t>
            </w:r>
          </w:p>
        </w:tc>
      </w:tr>
      <w:tr w:rsidR="00A143B8" w:rsidRPr="004E4BE5" w14:paraId="4D9D5684" w14:textId="77777777" w:rsidTr="007A11C2">
        <w:trPr>
          <w:trHeight w:val="78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6C3D5" w14:textId="77777777" w:rsidR="00A143B8" w:rsidRPr="004E4BE5" w:rsidRDefault="00A143B8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3BC24" w14:textId="77777777" w:rsidR="00A143B8" w:rsidRPr="004E4BE5" w:rsidRDefault="00A143B8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56B00" w14:textId="77777777" w:rsidR="00A143B8" w:rsidRPr="004E4BE5" w:rsidRDefault="00A143B8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6A223" w14:textId="77777777" w:rsidR="00A143B8" w:rsidRPr="004E4BE5" w:rsidRDefault="00A143B8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6E8F7" w14:textId="77777777" w:rsidR="00A143B8" w:rsidRPr="004E4BE5" w:rsidRDefault="00A143B8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13D0" w14:textId="77777777" w:rsidR="00A143B8" w:rsidRPr="004E4BE5" w:rsidRDefault="00A143B8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E25C" w14:textId="77777777" w:rsidR="00A143B8" w:rsidRPr="004E4BE5" w:rsidRDefault="00A143B8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0CE6B" w14:textId="77777777" w:rsidR="00A143B8" w:rsidRPr="004E4BE5" w:rsidRDefault="00A143B8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BC765" w14:textId="77777777" w:rsidR="00A143B8" w:rsidRPr="004E4BE5" w:rsidRDefault="00A143B8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-13 dB</w:t>
            </w:r>
          </w:p>
        </w:tc>
      </w:tr>
      <w:tr w:rsidR="00E13C91" w:rsidRPr="004E4BE5" w14:paraId="5135930C" w14:textId="77777777" w:rsidTr="007A11C2">
        <w:trPr>
          <w:trHeight w:val="300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CE437" w14:textId="14C949E4" w:rsidR="00E13C91" w:rsidRPr="004E4BE5" w:rsidRDefault="00E13C91" w:rsidP="00E13C9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BD8CA" w14:textId="53366230" w:rsidR="00E13C91" w:rsidRPr="004E4BE5" w:rsidRDefault="00E13C91" w:rsidP="00E13C9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889D0" w14:textId="02E9642A" w:rsidR="00E13C91" w:rsidRPr="004E4BE5" w:rsidRDefault="00E13C91" w:rsidP="00E13C9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20</w:t>
            </w: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BAE87" w14:textId="1AE2FBE5" w:rsidR="00E13C91" w:rsidRPr="004E4BE5" w:rsidRDefault="00E13C91" w:rsidP="00E13C9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35332" w14:textId="77777777" w:rsidR="00E13C91" w:rsidRPr="004E4BE5" w:rsidRDefault="00E13C91" w:rsidP="00E13C9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BA36B" w14:textId="77777777" w:rsidR="00E13C91" w:rsidRPr="004E4BE5" w:rsidRDefault="00E13C91" w:rsidP="00E13C9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91C41" w14:textId="216FB991" w:rsidR="00E13C91" w:rsidRPr="004E4BE5" w:rsidRDefault="00E13C91" w:rsidP="00E13C9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DE864" w14:textId="3AC33244" w:rsidR="00E13C91" w:rsidRPr="004E4BE5" w:rsidRDefault="00E13C91" w:rsidP="00E13C9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92B0D" w14:textId="4DBB6855" w:rsidR="00E13C91" w:rsidRPr="004E4BE5" w:rsidRDefault="00E13C91" w:rsidP="00E13C9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  <w:r w:rsidR="00F3706C">
              <w:rPr>
                <w:rFonts w:ascii="Calibri" w:hAnsi="Calibri" w:cs="Calibri"/>
                <w:sz w:val="22"/>
                <w:szCs w:val="22"/>
              </w:rPr>
              <w:t>6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E13C91" w:rsidRPr="004E4BE5" w14:paraId="644CCB6E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720D5" w14:textId="77777777" w:rsidR="00E13C91" w:rsidRPr="004E4BE5" w:rsidRDefault="00E13C91" w:rsidP="00E13C9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34D51" w14:textId="77777777" w:rsidR="00E13C91" w:rsidRPr="004E4BE5" w:rsidRDefault="00E13C91" w:rsidP="00E13C9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09F045" w14:textId="77777777" w:rsidR="00E13C91" w:rsidRPr="004E4BE5" w:rsidRDefault="00E13C91" w:rsidP="00E13C9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36AB9" w14:textId="77777777" w:rsidR="00E13C91" w:rsidRPr="004E4BE5" w:rsidRDefault="00E13C91" w:rsidP="00E13C9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20502" w14:textId="77777777" w:rsidR="00E13C91" w:rsidRPr="004E4BE5" w:rsidRDefault="00E13C91" w:rsidP="00E13C9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71AB6" w14:textId="77777777" w:rsidR="00E13C91" w:rsidRPr="004E4BE5" w:rsidRDefault="00E13C91" w:rsidP="00E13C9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86AB1" w14:textId="249CA4A2" w:rsidR="00E13C91" w:rsidRPr="004E4BE5" w:rsidRDefault="00E13C91" w:rsidP="00E13C9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1F973" w14:textId="689367E9" w:rsidR="00E13C91" w:rsidRPr="004E4BE5" w:rsidRDefault="00E13C91" w:rsidP="00E13C9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B5F89" w14:textId="511A4B60" w:rsidR="00E13C91" w:rsidRPr="004E4BE5" w:rsidRDefault="00E13C91" w:rsidP="00E13C9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  <w:r w:rsidR="00A40DBF">
              <w:rPr>
                <w:rFonts w:ascii="Calibri" w:hAnsi="Calibri" w:cs="Calibri"/>
                <w:sz w:val="22"/>
                <w:szCs w:val="22"/>
              </w:rPr>
              <w:t>5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E13C91" w:rsidRPr="004E4BE5" w14:paraId="03BE6793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531CB" w14:textId="77777777" w:rsidR="00E13C91" w:rsidRPr="004E4BE5" w:rsidRDefault="00E13C91" w:rsidP="00E13C9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43C19" w14:textId="77777777" w:rsidR="00E13C91" w:rsidRPr="004E4BE5" w:rsidRDefault="00E13C91" w:rsidP="00E13C9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B24E98" w14:textId="77777777" w:rsidR="00E13C91" w:rsidRPr="004E4BE5" w:rsidRDefault="00E13C91" w:rsidP="00E13C9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DE9F2" w14:textId="77777777" w:rsidR="00E13C91" w:rsidRPr="004E4BE5" w:rsidRDefault="00E13C91" w:rsidP="00E13C9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4C2C2" w14:textId="77777777" w:rsidR="00E13C91" w:rsidRPr="004E4BE5" w:rsidRDefault="00E13C91" w:rsidP="00E13C9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037C8" w14:textId="77777777" w:rsidR="00E13C91" w:rsidRPr="004E4BE5" w:rsidRDefault="00E13C91" w:rsidP="00E13C9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8F369" w14:textId="2A5940D7" w:rsidR="00E13C91" w:rsidRPr="004E4BE5" w:rsidRDefault="00054465" w:rsidP="00E13C9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6683B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(</w:t>
            </w:r>
            <w:r w:rsidR="0056683B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12</w:t>
            </w:r>
            <w:r w:rsidRPr="0056683B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ED173" w14:textId="4FEB679E" w:rsidR="00E13C91" w:rsidRPr="004E4BE5" w:rsidRDefault="00E13C91" w:rsidP="00E13C9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5D523" w14:textId="0CBA8180" w:rsidR="00E13C91" w:rsidRPr="004E4BE5" w:rsidRDefault="00BF2B88" w:rsidP="00E13C9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6683B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14</w:t>
            </w:r>
            <w:r w:rsidRPr="0056683B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E13C91" w:rsidRPr="004E4BE5" w14:paraId="2828BDF2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82D4C" w14:textId="77777777" w:rsidR="00E13C91" w:rsidRPr="004E4BE5" w:rsidRDefault="00E13C91" w:rsidP="00E13C9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E8D9B" w14:textId="77777777" w:rsidR="00E13C91" w:rsidRPr="004E4BE5" w:rsidRDefault="00E13C91" w:rsidP="00E13C9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5B5AB5" w14:textId="77777777" w:rsidR="00E13C91" w:rsidRPr="004E4BE5" w:rsidRDefault="00E13C91" w:rsidP="00E13C9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3C511" w14:textId="77777777" w:rsidR="00E13C91" w:rsidRPr="004E4BE5" w:rsidRDefault="00E13C91" w:rsidP="00E13C9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C0C00" w14:textId="77777777" w:rsidR="00E13C91" w:rsidRPr="004E4BE5" w:rsidRDefault="00E13C91" w:rsidP="00E13C9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501EA" w14:textId="77777777" w:rsidR="00E13C91" w:rsidRPr="004E4BE5" w:rsidRDefault="00E13C91" w:rsidP="00E13C9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74468" w14:textId="5B50A369" w:rsidR="00E13C91" w:rsidRPr="004E4BE5" w:rsidRDefault="00E13C91" w:rsidP="00E13C9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7FE75" w14:textId="16BE50F3" w:rsidR="00E13C91" w:rsidRPr="004E4BE5" w:rsidRDefault="00E13C91" w:rsidP="00E13C9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99C95" w14:textId="0A12F781" w:rsidR="00E13C91" w:rsidRPr="004E4BE5" w:rsidRDefault="00E13C91" w:rsidP="00E13C9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  <w:r w:rsidR="00A40DBF">
              <w:rPr>
                <w:rFonts w:ascii="Calibri" w:hAnsi="Calibri" w:cs="Calibri"/>
                <w:sz w:val="22"/>
                <w:szCs w:val="22"/>
              </w:rPr>
              <w:t>5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E13C91" w:rsidRPr="004E4BE5" w14:paraId="52ED542A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BC122" w14:textId="77777777" w:rsidR="00E13C91" w:rsidRPr="004E4BE5" w:rsidRDefault="00E13C91" w:rsidP="00E13C9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D157C" w14:textId="77777777" w:rsidR="00E13C91" w:rsidRPr="004E4BE5" w:rsidRDefault="00E13C91" w:rsidP="00E13C9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2E119B" w14:textId="77777777" w:rsidR="00E13C91" w:rsidRPr="004E4BE5" w:rsidRDefault="00E13C91" w:rsidP="00E13C9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6662A" w14:textId="77777777" w:rsidR="00E13C91" w:rsidRPr="004E4BE5" w:rsidRDefault="00E13C91" w:rsidP="00E13C9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20AA" w14:textId="77777777" w:rsidR="00E13C91" w:rsidRPr="004E4BE5" w:rsidRDefault="00E13C91" w:rsidP="00E13C9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3F791" w14:textId="77777777" w:rsidR="00E13C91" w:rsidRPr="004E4BE5" w:rsidRDefault="00E13C91" w:rsidP="00E13C9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D5F66" w14:textId="0C644295" w:rsidR="00E13C91" w:rsidRPr="004E4BE5" w:rsidRDefault="00E13C91" w:rsidP="00E13C9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1B135" w14:textId="570AA5E6" w:rsidR="00E13C91" w:rsidRPr="004E4BE5" w:rsidRDefault="00E13C91" w:rsidP="00E13C9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82056" w14:textId="66CA4DB1" w:rsidR="00E13C91" w:rsidRPr="004E4BE5" w:rsidRDefault="00E13C91" w:rsidP="00E13C9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  <w:r w:rsidR="00A40DBF">
              <w:rPr>
                <w:rFonts w:ascii="Calibri" w:hAnsi="Calibri" w:cs="Calibri"/>
                <w:sz w:val="22"/>
                <w:szCs w:val="22"/>
              </w:rPr>
              <w:t>5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A143B8" w:rsidRPr="004E4BE5" w14:paraId="5418214F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2AFB0" w14:textId="77777777" w:rsidR="00A143B8" w:rsidRPr="004E4BE5" w:rsidRDefault="00A143B8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AEA5F" w14:textId="77777777" w:rsidR="00A143B8" w:rsidRPr="004E4BE5" w:rsidRDefault="00A143B8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5E2D09" w14:textId="77777777" w:rsidR="00A143B8" w:rsidRPr="004E4BE5" w:rsidRDefault="00A143B8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262AC" w14:textId="77777777" w:rsidR="00A143B8" w:rsidRPr="004E4BE5" w:rsidRDefault="00A143B8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0475C" w14:textId="77777777" w:rsidR="00A143B8" w:rsidRPr="004E4BE5" w:rsidRDefault="00A143B8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E7D53" w14:textId="77777777" w:rsidR="00A143B8" w:rsidRPr="004E4BE5" w:rsidRDefault="00A143B8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A9804" w14:textId="12FE1368" w:rsidR="00A143B8" w:rsidRPr="004E4BE5" w:rsidRDefault="00A143B8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6BA82" w14:textId="77777777" w:rsidR="00A143B8" w:rsidRPr="004E4BE5" w:rsidRDefault="00A143B8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DB3D0" w14:textId="1DE804DE" w:rsidR="00A143B8" w:rsidRPr="004E4BE5" w:rsidRDefault="00A143B8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</w:tr>
      <w:tr w:rsidR="00A143B8" w:rsidRPr="004E4BE5" w14:paraId="53C15B88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2A479" w14:textId="77777777" w:rsidR="00A143B8" w:rsidRPr="004E4BE5" w:rsidRDefault="00A143B8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C8875" w14:textId="03DFE5E0" w:rsidR="00A143B8" w:rsidRPr="004E4BE5" w:rsidRDefault="00A143B8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</w:t>
            </w:r>
            <w:r w:rsidR="003451E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7BA374" w14:textId="77777777" w:rsidR="00A143B8" w:rsidRPr="004E4BE5" w:rsidRDefault="00A143B8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A86C4" w14:textId="6F104DFA" w:rsidR="00A143B8" w:rsidRPr="004E4BE5" w:rsidRDefault="00A143B8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  <w:r w:rsidR="00602D1B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0B6B6" w14:textId="77777777" w:rsidR="00A143B8" w:rsidRPr="004E4BE5" w:rsidRDefault="00A143B8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E5615" w14:textId="77777777" w:rsidR="00A143B8" w:rsidRPr="004E4BE5" w:rsidRDefault="00A143B8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94809" w14:textId="5174B900" w:rsidR="00A143B8" w:rsidRPr="004E4BE5" w:rsidRDefault="00F60520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D4408" w14:textId="5C855FF7" w:rsidR="00A143B8" w:rsidRPr="004E4BE5" w:rsidRDefault="00A143B8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7BAAC" w14:textId="7326403C" w:rsidR="00A143B8" w:rsidRPr="004E4BE5" w:rsidRDefault="00F340E9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  <w:r w:rsidR="00A143B8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A143B8" w:rsidRPr="004E4BE5" w14:paraId="2C1ABDBC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164C5" w14:textId="77777777" w:rsidR="00A143B8" w:rsidRPr="004E4BE5" w:rsidRDefault="00A143B8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3B6C7" w14:textId="77777777" w:rsidR="00A143B8" w:rsidRPr="004E4BE5" w:rsidRDefault="00A143B8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E7C8A2" w14:textId="77777777" w:rsidR="00A143B8" w:rsidRPr="004E4BE5" w:rsidRDefault="00A143B8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8CE9C" w14:textId="77777777" w:rsidR="00A143B8" w:rsidRPr="004E4BE5" w:rsidRDefault="00A143B8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B15C2" w14:textId="77777777" w:rsidR="00A143B8" w:rsidRPr="004E4BE5" w:rsidRDefault="00A143B8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E7A35" w14:textId="77777777" w:rsidR="00A143B8" w:rsidRPr="004E4BE5" w:rsidRDefault="00A143B8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32F14" w14:textId="05EA0960" w:rsidR="00A143B8" w:rsidRPr="004E4BE5" w:rsidRDefault="00A143B8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1D45A" w14:textId="41EA81E1" w:rsidR="00A143B8" w:rsidRPr="004E4BE5" w:rsidRDefault="00A143B8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C627A" w14:textId="192C3899" w:rsidR="00A143B8" w:rsidRPr="004E4BE5" w:rsidRDefault="00F340E9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  <w:r w:rsidR="00A143B8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A143B8" w:rsidRPr="004E4BE5" w14:paraId="0DD86FF1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D9FDA" w14:textId="77777777" w:rsidR="00A143B8" w:rsidRPr="004E4BE5" w:rsidRDefault="00A143B8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A3DC4" w14:textId="77777777" w:rsidR="00A143B8" w:rsidRPr="004E4BE5" w:rsidRDefault="00A143B8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C084A8" w14:textId="77777777" w:rsidR="00A143B8" w:rsidRPr="004E4BE5" w:rsidRDefault="00A143B8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E15FE" w14:textId="77777777" w:rsidR="00A143B8" w:rsidRPr="004E4BE5" w:rsidRDefault="00A143B8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E9FDF" w14:textId="77777777" w:rsidR="00A143B8" w:rsidRPr="004E4BE5" w:rsidRDefault="00A143B8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7E563" w14:textId="77777777" w:rsidR="00A143B8" w:rsidRPr="004E4BE5" w:rsidRDefault="00A143B8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7C35C" w14:textId="54AB23A2" w:rsidR="00A143B8" w:rsidRPr="004E4BE5" w:rsidRDefault="0056683B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6683B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7</w:t>
            </w:r>
            <w:r w:rsidRPr="0056683B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E6356" w14:textId="77777777" w:rsidR="00A143B8" w:rsidRPr="004E4BE5" w:rsidRDefault="00A143B8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59596" w14:textId="6ED52237" w:rsidR="00A143B8" w:rsidRPr="004E4BE5" w:rsidRDefault="00BF2B88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6683B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9</w:t>
            </w:r>
            <w:r w:rsidRPr="0056683B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)</w:t>
            </w:r>
            <w:r w:rsidR="00A143B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A143B8" w:rsidRPr="004E4BE5" w14:paraId="1465FF78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B18DD" w14:textId="77777777" w:rsidR="00A143B8" w:rsidRPr="004E4BE5" w:rsidRDefault="00A143B8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5A57C" w14:textId="77777777" w:rsidR="00A143B8" w:rsidRPr="004E4BE5" w:rsidRDefault="00A143B8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AA5FA8" w14:textId="77777777" w:rsidR="00A143B8" w:rsidRPr="004E4BE5" w:rsidRDefault="00A143B8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4B986" w14:textId="77777777" w:rsidR="00A143B8" w:rsidRPr="004E4BE5" w:rsidRDefault="00A143B8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E2F82" w14:textId="77777777" w:rsidR="00A143B8" w:rsidRPr="004E4BE5" w:rsidRDefault="00A143B8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1625E" w14:textId="77777777" w:rsidR="00A143B8" w:rsidRPr="004E4BE5" w:rsidRDefault="00A143B8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7AFAD" w14:textId="7E764937" w:rsidR="00A143B8" w:rsidRPr="004E4BE5" w:rsidRDefault="00A143B8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B5FAE" w14:textId="2AE5834A" w:rsidR="00A143B8" w:rsidRPr="004E4BE5" w:rsidRDefault="00A143B8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27C43" w14:textId="50840A84" w:rsidR="00A143B8" w:rsidRPr="004E4BE5" w:rsidRDefault="00A143B8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8 </w:t>
            </w:r>
          </w:p>
        </w:tc>
      </w:tr>
      <w:tr w:rsidR="00A143B8" w:rsidRPr="004E4BE5" w14:paraId="329D581A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64C01" w14:textId="77777777" w:rsidR="00A143B8" w:rsidRPr="004E4BE5" w:rsidRDefault="00A143B8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E78B0" w14:textId="77777777" w:rsidR="00A143B8" w:rsidRPr="004E4BE5" w:rsidRDefault="00A143B8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88C5DE" w14:textId="77777777" w:rsidR="00A143B8" w:rsidRPr="004E4BE5" w:rsidRDefault="00A143B8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B8588" w14:textId="77777777" w:rsidR="00A143B8" w:rsidRPr="004E4BE5" w:rsidRDefault="00A143B8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E6881" w14:textId="77777777" w:rsidR="00A143B8" w:rsidRPr="004E4BE5" w:rsidRDefault="00A143B8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BFC41" w14:textId="77777777" w:rsidR="00A143B8" w:rsidRPr="004E4BE5" w:rsidRDefault="00A143B8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8EDE1" w14:textId="1AE3BCAB" w:rsidR="00A143B8" w:rsidRPr="004E4BE5" w:rsidRDefault="00A143B8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AA748" w14:textId="2DC99F00" w:rsidR="00A143B8" w:rsidRPr="004E4BE5" w:rsidRDefault="00A143B8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05298" w14:textId="749447FC" w:rsidR="00A143B8" w:rsidRPr="004E4BE5" w:rsidRDefault="00A143B8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8 </w:t>
            </w:r>
          </w:p>
        </w:tc>
      </w:tr>
      <w:tr w:rsidR="00A143B8" w:rsidRPr="004E4BE5" w14:paraId="5B777D7F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9B0D7" w14:textId="77777777" w:rsidR="00A143B8" w:rsidRPr="004E4BE5" w:rsidRDefault="00A143B8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2084F" w14:textId="77777777" w:rsidR="00A143B8" w:rsidRPr="004E4BE5" w:rsidRDefault="00A143B8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D5C797" w14:textId="77777777" w:rsidR="00A143B8" w:rsidRPr="004E4BE5" w:rsidRDefault="00A143B8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6E6AB" w14:textId="77777777" w:rsidR="00A143B8" w:rsidRPr="004E4BE5" w:rsidRDefault="00A143B8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BD682" w14:textId="77777777" w:rsidR="00A143B8" w:rsidRPr="004E4BE5" w:rsidRDefault="00A143B8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10F64" w14:textId="77777777" w:rsidR="00A143B8" w:rsidRPr="004E4BE5" w:rsidRDefault="00A143B8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86B2F" w14:textId="675706D7" w:rsidR="00A143B8" w:rsidRPr="004E4BE5" w:rsidRDefault="00A143B8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4CD95" w14:textId="77777777" w:rsidR="00A143B8" w:rsidRPr="004E4BE5" w:rsidRDefault="00A143B8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F88FE" w14:textId="5382D6A6" w:rsidR="00A143B8" w:rsidRPr="004E4BE5" w:rsidRDefault="00A143B8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</w:tr>
      <w:tr w:rsidR="00885578" w:rsidRPr="004E4BE5" w14:paraId="0BAC2765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6497B" w14:textId="77777777" w:rsidR="00885578" w:rsidRPr="004E4BE5" w:rsidRDefault="00885578" w:rsidP="0088557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DAD13" w14:textId="28386F44" w:rsidR="00885578" w:rsidRPr="004E4BE5" w:rsidRDefault="00885578" w:rsidP="0088557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28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B5B75A" w14:textId="77777777" w:rsidR="00885578" w:rsidRPr="004E4BE5" w:rsidRDefault="00885578" w:rsidP="0088557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7BE80" w14:textId="2566E96F" w:rsidR="00885578" w:rsidRPr="004E4BE5" w:rsidRDefault="00885578" w:rsidP="0088557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4274B" w14:textId="77777777" w:rsidR="00885578" w:rsidRPr="004E4BE5" w:rsidRDefault="00885578" w:rsidP="0088557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42637" w14:textId="77777777" w:rsidR="00885578" w:rsidRPr="004E4BE5" w:rsidRDefault="00885578" w:rsidP="0088557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AC7C7" w14:textId="5A1B0148" w:rsidR="00885578" w:rsidRPr="004E4BE5" w:rsidRDefault="00885578" w:rsidP="0088557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ECED2" w14:textId="3119CA2B" w:rsidR="00885578" w:rsidRPr="004E4BE5" w:rsidRDefault="00885578" w:rsidP="0088557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12A9A" w14:textId="1F9DE794" w:rsidR="00885578" w:rsidRPr="004E4BE5" w:rsidRDefault="00B85DCA" w:rsidP="0088557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  <w:r w:rsidR="00885578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885578" w:rsidRPr="004E4BE5" w14:paraId="4E7EA1E7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0122D" w14:textId="77777777" w:rsidR="00885578" w:rsidRPr="004E4BE5" w:rsidRDefault="00885578" w:rsidP="0088557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622EF" w14:textId="77777777" w:rsidR="00885578" w:rsidRPr="004E4BE5" w:rsidRDefault="00885578" w:rsidP="0088557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271BD0" w14:textId="77777777" w:rsidR="00885578" w:rsidRPr="004E4BE5" w:rsidRDefault="00885578" w:rsidP="0088557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2F778" w14:textId="77777777" w:rsidR="00885578" w:rsidRPr="004E4BE5" w:rsidRDefault="00885578" w:rsidP="0088557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C88A3" w14:textId="77777777" w:rsidR="00885578" w:rsidRPr="004E4BE5" w:rsidRDefault="00885578" w:rsidP="0088557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2D172" w14:textId="77777777" w:rsidR="00885578" w:rsidRPr="004E4BE5" w:rsidRDefault="00885578" w:rsidP="0088557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9E28D" w14:textId="63AC9FA4" w:rsidR="00885578" w:rsidRPr="004E4BE5" w:rsidRDefault="00885578" w:rsidP="0088557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4F06C" w14:textId="182941A2" w:rsidR="00885578" w:rsidRPr="004E4BE5" w:rsidRDefault="00885578" w:rsidP="0088557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837B9" w14:textId="65F1DE12" w:rsidR="00885578" w:rsidRPr="004E4BE5" w:rsidRDefault="00B85DCA" w:rsidP="0088557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  <w:r w:rsidR="00885578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885578" w:rsidRPr="004E4BE5" w14:paraId="330DD820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5F1C2" w14:textId="77777777" w:rsidR="00885578" w:rsidRPr="004E4BE5" w:rsidRDefault="00885578" w:rsidP="0088557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88D52" w14:textId="77777777" w:rsidR="00885578" w:rsidRPr="004E4BE5" w:rsidRDefault="00885578" w:rsidP="0088557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8267B8" w14:textId="77777777" w:rsidR="00885578" w:rsidRPr="004E4BE5" w:rsidRDefault="00885578" w:rsidP="0088557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1CB05" w14:textId="77777777" w:rsidR="00885578" w:rsidRPr="004E4BE5" w:rsidRDefault="00885578" w:rsidP="0088557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65C1A" w14:textId="77777777" w:rsidR="00885578" w:rsidRPr="004E4BE5" w:rsidRDefault="00885578" w:rsidP="0088557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830C0" w14:textId="77777777" w:rsidR="00885578" w:rsidRPr="004E4BE5" w:rsidRDefault="00885578" w:rsidP="0088557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337C1" w14:textId="10AE4F62" w:rsidR="00885578" w:rsidRPr="004E4BE5" w:rsidRDefault="0056683B" w:rsidP="0088557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6683B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4</w:t>
            </w:r>
            <w:r w:rsidRPr="0056683B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EA049" w14:textId="357B4766" w:rsidR="00885578" w:rsidRPr="004E4BE5" w:rsidRDefault="00885578" w:rsidP="0088557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7DAB4" w14:textId="0A281DF3" w:rsidR="00885578" w:rsidRPr="004E4BE5" w:rsidRDefault="00BF2B88" w:rsidP="0088557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6683B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4</w:t>
            </w:r>
            <w:r w:rsidRPr="0056683B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885578" w:rsidRPr="004E4BE5" w14:paraId="08455FB2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907F6" w14:textId="77777777" w:rsidR="00885578" w:rsidRPr="004E4BE5" w:rsidRDefault="00885578" w:rsidP="0088557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33506" w14:textId="77777777" w:rsidR="00885578" w:rsidRPr="004E4BE5" w:rsidRDefault="00885578" w:rsidP="0088557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B5D3B1" w14:textId="77777777" w:rsidR="00885578" w:rsidRPr="004E4BE5" w:rsidRDefault="00885578" w:rsidP="0088557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6DCBC" w14:textId="77777777" w:rsidR="00885578" w:rsidRPr="004E4BE5" w:rsidRDefault="00885578" w:rsidP="0088557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EE1F4" w14:textId="77777777" w:rsidR="00885578" w:rsidRPr="004E4BE5" w:rsidRDefault="00885578" w:rsidP="0088557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1652" w14:textId="77777777" w:rsidR="00885578" w:rsidRPr="004E4BE5" w:rsidRDefault="00885578" w:rsidP="0088557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28F9" w14:textId="5F5B762A" w:rsidR="00885578" w:rsidRPr="004E4BE5" w:rsidRDefault="00885578" w:rsidP="0088557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8A27C" w14:textId="5FA74540" w:rsidR="00885578" w:rsidRPr="004E4BE5" w:rsidRDefault="00885578" w:rsidP="0088557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E5A91" w14:textId="7DFFF1C4" w:rsidR="00885578" w:rsidRPr="004E4BE5" w:rsidRDefault="00B85DCA" w:rsidP="0088557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  <w:r w:rsidR="00885578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885578" w:rsidRPr="004E4BE5" w14:paraId="30C1550B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4DC2B" w14:textId="77777777" w:rsidR="00885578" w:rsidRPr="004E4BE5" w:rsidRDefault="00885578" w:rsidP="0088557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F59C6" w14:textId="77777777" w:rsidR="00885578" w:rsidRPr="004E4BE5" w:rsidRDefault="00885578" w:rsidP="0088557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94004F" w14:textId="77777777" w:rsidR="00885578" w:rsidRPr="004E4BE5" w:rsidRDefault="00885578" w:rsidP="0088557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CA872" w14:textId="77777777" w:rsidR="00885578" w:rsidRPr="004E4BE5" w:rsidRDefault="00885578" w:rsidP="0088557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6FDC5" w14:textId="77777777" w:rsidR="00885578" w:rsidRPr="004E4BE5" w:rsidRDefault="00885578" w:rsidP="0088557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25F09" w14:textId="77777777" w:rsidR="00885578" w:rsidRPr="004E4BE5" w:rsidRDefault="00885578" w:rsidP="0088557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4A865" w14:textId="3A3987AF" w:rsidR="00885578" w:rsidRPr="004E4BE5" w:rsidRDefault="00885578" w:rsidP="0088557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D1983" w14:textId="5EEC685B" w:rsidR="00885578" w:rsidRPr="004E4BE5" w:rsidRDefault="00885578" w:rsidP="0088557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882DE" w14:textId="76005D93" w:rsidR="00885578" w:rsidRPr="004E4BE5" w:rsidRDefault="00B85DCA" w:rsidP="0088557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  <w:r w:rsidR="00885578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A143B8" w:rsidRPr="004E4BE5" w14:paraId="67E48536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84B09" w14:textId="77777777" w:rsidR="00A143B8" w:rsidRPr="004E4BE5" w:rsidRDefault="00A143B8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3490D" w14:textId="77777777" w:rsidR="00A143B8" w:rsidRPr="004E4BE5" w:rsidRDefault="00A143B8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6634B8" w14:textId="77777777" w:rsidR="00A143B8" w:rsidRPr="004E4BE5" w:rsidRDefault="00A143B8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124C8" w14:textId="77777777" w:rsidR="00A143B8" w:rsidRPr="004E4BE5" w:rsidRDefault="00A143B8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CB288" w14:textId="77777777" w:rsidR="00A143B8" w:rsidRPr="004E4BE5" w:rsidRDefault="00A143B8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9F17E" w14:textId="77777777" w:rsidR="00A143B8" w:rsidRPr="004E4BE5" w:rsidRDefault="00A143B8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26E73" w14:textId="7F681518" w:rsidR="00A143B8" w:rsidRPr="004E4BE5" w:rsidRDefault="00A143B8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41F65" w14:textId="3E9B508E" w:rsidR="00A143B8" w:rsidRPr="004E4BE5" w:rsidRDefault="00A143B8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55BEF" w14:textId="4011A15C" w:rsidR="00A143B8" w:rsidRPr="004E4BE5" w:rsidRDefault="00A143B8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</w:tr>
    </w:tbl>
    <w:p w14:paraId="1ADA2980" w14:textId="061EBB60" w:rsidR="00B869E2" w:rsidRDefault="006E2235" w:rsidP="00B869E2">
      <w:pPr>
        <w:pStyle w:val="Caption"/>
        <w:jc w:val="center"/>
        <w:rPr>
          <w:sz w:val="22"/>
          <w:szCs w:val="22"/>
        </w:rPr>
      </w:pPr>
      <w:r w:rsidRPr="00773A58">
        <w:rPr>
          <w:sz w:val="22"/>
          <w:szCs w:val="22"/>
        </w:rPr>
        <w:t xml:space="preserve">Table </w:t>
      </w:r>
      <w:r w:rsidRPr="00773A58">
        <w:rPr>
          <w:sz w:val="22"/>
          <w:szCs w:val="22"/>
        </w:rPr>
        <w:fldChar w:fldCharType="begin"/>
      </w:r>
      <w:r w:rsidRPr="00773A58">
        <w:rPr>
          <w:sz w:val="22"/>
          <w:szCs w:val="22"/>
        </w:rPr>
        <w:instrText xml:space="preserve"> SEQ Table \* ARABIC </w:instrText>
      </w:r>
      <w:r w:rsidRPr="00773A58">
        <w:rPr>
          <w:sz w:val="22"/>
          <w:szCs w:val="22"/>
        </w:rPr>
        <w:fldChar w:fldCharType="separate"/>
      </w:r>
      <w:r w:rsidR="00052588">
        <w:rPr>
          <w:noProof/>
          <w:sz w:val="22"/>
          <w:szCs w:val="22"/>
        </w:rPr>
        <w:t>5</w:t>
      </w:r>
      <w:r w:rsidRPr="00773A58">
        <w:rPr>
          <w:sz w:val="22"/>
          <w:szCs w:val="22"/>
        </w:rPr>
        <w:fldChar w:fldCharType="end"/>
      </w:r>
      <w:r w:rsidR="00B869E2">
        <w:rPr>
          <w:sz w:val="22"/>
          <w:szCs w:val="22"/>
        </w:rPr>
        <w:t xml:space="preserve">: UE Rx-Tx simulation results for FR2, SCS = </w:t>
      </w:r>
      <w:r w:rsidR="001C4DEA">
        <w:rPr>
          <w:sz w:val="22"/>
          <w:szCs w:val="22"/>
        </w:rPr>
        <w:t>1</w:t>
      </w:r>
      <w:r w:rsidR="00B869E2">
        <w:rPr>
          <w:sz w:val="22"/>
          <w:szCs w:val="22"/>
        </w:rPr>
        <w:t>20 kHz, AWGN.</w:t>
      </w:r>
      <w:r w:rsidR="00E61A11">
        <w:rPr>
          <w:sz w:val="22"/>
          <w:szCs w:val="22"/>
        </w:rPr>
        <w:t xml:space="preserve"> Values in parentheses are the Rel-16 baseline requirements (without margin).</w:t>
      </w:r>
    </w:p>
    <w:p w14:paraId="754AD08F" w14:textId="522FF6A8" w:rsidR="00E3528E" w:rsidRDefault="00E3528E">
      <w:pPr>
        <w:spacing w:after="0"/>
      </w:pPr>
    </w:p>
    <w:p w14:paraId="15167CDA" w14:textId="668363FA" w:rsidR="00E3528E" w:rsidRDefault="00E3528E">
      <w:pPr>
        <w:spacing w:after="0"/>
      </w:pPr>
      <w:r w:rsidRPr="00FE0FFF">
        <w:rPr>
          <w:b/>
          <w:bCs/>
          <w:sz w:val="22"/>
          <w:szCs w:val="22"/>
        </w:rPr>
        <w:t>Observation 4:</w:t>
      </w:r>
      <w:r w:rsidRPr="00FE0FFF">
        <w:rPr>
          <w:sz w:val="22"/>
          <w:szCs w:val="22"/>
        </w:rPr>
        <w:t xml:space="preserve"> </w:t>
      </w:r>
      <w:r w:rsidRPr="00814F14">
        <w:rPr>
          <w:b/>
          <w:bCs/>
          <w:sz w:val="22"/>
          <w:szCs w:val="22"/>
        </w:rPr>
        <w:t>For FR</w:t>
      </w:r>
      <w:r w:rsidR="00580BDA">
        <w:rPr>
          <w:b/>
          <w:bCs/>
          <w:sz w:val="22"/>
          <w:szCs w:val="22"/>
        </w:rPr>
        <w:t>2</w:t>
      </w:r>
      <w:r w:rsidR="00912F15">
        <w:rPr>
          <w:b/>
          <w:bCs/>
          <w:sz w:val="22"/>
          <w:szCs w:val="22"/>
        </w:rPr>
        <w:t xml:space="preserve"> and</w:t>
      </w:r>
      <w:r w:rsidRPr="00814F14">
        <w:rPr>
          <w:b/>
          <w:bCs/>
          <w:sz w:val="22"/>
          <w:szCs w:val="22"/>
        </w:rPr>
        <w:t xml:space="preserve"> SCS = 1</w:t>
      </w:r>
      <w:r w:rsidR="00912F15">
        <w:rPr>
          <w:b/>
          <w:bCs/>
          <w:sz w:val="22"/>
          <w:szCs w:val="22"/>
        </w:rPr>
        <w:t>20</w:t>
      </w:r>
      <w:r w:rsidR="00970585">
        <w:rPr>
          <w:b/>
          <w:bCs/>
          <w:sz w:val="22"/>
          <w:szCs w:val="22"/>
        </w:rPr>
        <w:t xml:space="preserve"> kHz</w:t>
      </w:r>
      <w:r w:rsidRPr="00814F14">
        <w:rPr>
          <w:b/>
          <w:bCs/>
          <w:sz w:val="22"/>
          <w:szCs w:val="22"/>
        </w:rPr>
        <w:t>, Rel-16 UE Rx-Tx accuracy requirements in AWGN at SINR = -13 dB can be met at SINR ≥ -6 dB with number of samples M1 = 1, 2.</w:t>
      </w:r>
    </w:p>
    <w:p w14:paraId="0E202803" w14:textId="6B5D4C73" w:rsidR="0096242D" w:rsidRDefault="0096242D">
      <w:pPr>
        <w:spacing w:after="0"/>
      </w:pPr>
      <w:r>
        <w:br w:type="page"/>
      </w:r>
    </w:p>
    <w:tbl>
      <w:tblPr>
        <w:tblW w:w="9329" w:type="dxa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194"/>
        <w:gridCol w:w="1421"/>
        <w:gridCol w:w="1421"/>
        <w:gridCol w:w="1421"/>
      </w:tblGrid>
      <w:tr w:rsidR="0096242D" w:rsidRPr="004E4BE5" w14:paraId="13E99AA2" w14:textId="77777777" w:rsidTr="007A11C2">
        <w:trPr>
          <w:trHeight w:val="53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BABE5" w14:textId="77777777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lastRenderedPageBreak/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E5413" w14:textId="77777777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C1553" w14:textId="77777777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AE260" w14:textId="77777777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B52D2" w14:textId="77777777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6502E1" w14:textId="77777777" w:rsidR="0096242D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repetitions</w:t>
            </w:r>
          </w:p>
        </w:tc>
        <w:tc>
          <w:tcPr>
            <w:tcW w:w="4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C3B3E" w14:textId="77777777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[90%] (Tc)</w:t>
            </w:r>
          </w:p>
        </w:tc>
      </w:tr>
      <w:tr w:rsidR="0096242D" w:rsidRPr="004E4BE5" w14:paraId="0E137CBC" w14:textId="77777777" w:rsidTr="007A11C2">
        <w:trPr>
          <w:trHeight w:val="78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DFBEB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60949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F2816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1A37E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9E7E7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3534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FCCC8" w14:textId="77777777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FD3AC" w14:textId="77777777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83E1C" w14:textId="77777777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-13 dB</w:t>
            </w:r>
          </w:p>
        </w:tc>
      </w:tr>
      <w:tr w:rsidR="0096242D" w:rsidRPr="004E4BE5" w14:paraId="13609987" w14:textId="77777777" w:rsidTr="007A11C2">
        <w:trPr>
          <w:trHeight w:val="300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4F37E" w14:textId="77777777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DEF47" w14:textId="77777777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17413" w14:textId="77777777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20</w:t>
            </w: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ECB5B" w14:textId="77777777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C1C5A" w14:textId="77777777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88EAD" w14:textId="77777777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63E91" w14:textId="33A803B2" w:rsidR="0096242D" w:rsidRPr="004E4BE5" w:rsidRDefault="0063590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B1199" w14:textId="486E3978" w:rsidR="0096242D" w:rsidRPr="004E4BE5" w:rsidRDefault="005D22CE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EFB04" w14:textId="39F6D9B1" w:rsidR="0096242D" w:rsidRPr="004E4BE5" w:rsidRDefault="003522B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155</w:t>
            </w:r>
            <w:r w:rsidR="0096242D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96242D" w:rsidRPr="004E4BE5" w14:paraId="292FE4B2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E980C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BF38E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CB5757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28CC2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EB48A" w14:textId="77777777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0BF3D" w14:textId="77777777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56E55" w14:textId="3BF5CDC5" w:rsidR="0096242D" w:rsidRPr="004E4BE5" w:rsidRDefault="0063590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6B7A8" w14:textId="511B18A3" w:rsidR="0096242D" w:rsidRPr="004E4BE5" w:rsidRDefault="005D22CE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  <w:r w:rsidR="0096242D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0566A" w14:textId="43845D01" w:rsidR="0096242D" w:rsidRPr="004E4BE5" w:rsidRDefault="006725D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90</w:t>
            </w:r>
            <w:r w:rsidR="0096242D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96242D" w:rsidRPr="004E4BE5" w14:paraId="4ED3F991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53F61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D475A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E71CBD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65EB7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C8D70" w14:textId="77777777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ADE4D" w14:textId="77777777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EF6EE" w14:textId="41937F04" w:rsidR="0096242D" w:rsidRPr="004E4BE5" w:rsidRDefault="00152CD5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11388B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(</w:t>
            </w:r>
            <w:r w:rsidR="0011388B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61</w:t>
            </w:r>
            <w:r w:rsidRPr="0011388B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3E2D4" w14:textId="77777777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194BE" w14:textId="2A015ED9" w:rsidR="0096242D" w:rsidRPr="004E4BE5" w:rsidRDefault="00307570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11388B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60</w:t>
            </w:r>
            <w:r w:rsidRPr="0011388B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96242D" w:rsidRPr="004E4BE5" w14:paraId="321F8128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A0086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2EE25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C6D6A3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4F2D9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53B2F" w14:textId="77777777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C5770" w14:textId="77777777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32399" w14:textId="7C11E184" w:rsidR="0096242D" w:rsidRPr="004E4BE5" w:rsidRDefault="0063590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9A275" w14:textId="1845F515" w:rsidR="0096242D" w:rsidRPr="004E4BE5" w:rsidRDefault="005D22CE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A68B4" w14:textId="55335422" w:rsidR="0096242D" w:rsidRPr="004E4BE5" w:rsidRDefault="00442B28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87</w:t>
            </w:r>
            <w:r w:rsidR="0096242D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96242D" w:rsidRPr="004E4BE5" w14:paraId="4BD6463A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AA51B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D0B40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F55544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4E253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B7512" w14:textId="77777777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73B76" w14:textId="77777777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0E486" w14:textId="75140B39" w:rsidR="0096242D" w:rsidRPr="004E4BE5" w:rsidRDefault="0063590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BCD88" w14:textId="03251F0F" w:rsidR="0096242D" w:rsidRPr="004E4BE5" w:rsidRDefault="005D22CE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8C6FA" w14:textId="23247986" w:rsidR="0096242D" w:rsidRPr="004E4BE5" w:rsidRDefault="00442B28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86</w:t>
            </w:r>
            <w:r w:rsidR="0096242D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96242D" w:rsidRPr="004E4BE5" w14:paraId="53FD4A82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0FE00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D4B86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B72189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E2DAE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B4CCB" w14:textId="77777777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DE6C1" w14:textId="77777777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A603E" w14:textId="2EB2065F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AF42D" w14:textId="77777777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65164" w14:textId="54793E64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</w:tr>
      <w:tr w:rsidR="0096242D" w:rsidRPr="004E4BE5" w14:paraId="15057E4B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04D9F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E91EB" w14:textId="77777777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40D74F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0E41E" w14:textId="77777777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C1475" w14:textId="77777777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9CA3C" w14:textId="77777777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031B2" w14:textId="6C5335AA" w:rsidR="0096242D" w:rsidRPr="004E4BE5" w:rsidRDefault="00F131F8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F4198" w14:textId="718F0488" w:rsidR="0096242D" w:rsidRPr="004E4BE5" w:rsidRDefault="00AA4F5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  <w:r w:rsidR="0096242D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44C72" w14:textId="71D3860D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  <w:r w:rsidR="002C14AA">
              <w:rPr>
                <w:rFonts w:ascii="Calibri" w:hAnsi="Calibri" w:cs="Calibri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96242D" w:rsidRPr="004E4BE5" w14:paraId="66FCF56F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AC4A9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750D4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1488CB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09AEE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4655E" w14:textId="77777777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196E0" w14:textId="77777777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5CD0B" w14:textId="046C02DA" w:rsidR="0096242D" w:rsidRPr="004E4BE5" w:rsidRDefault="00F131F8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7E548" w14:textId="3D4477D2" w:rsidR="0096242D" w:rsidRPr="004E4BE5" w:rsidRDefault="00AA4F5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79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3BD2B" w14:textId="5ACA8F64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  <w:r w:rsidR="002C14AA">
              <w:rPr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96242D" w:rsidRPr="004E4BE5" w14:paraId="341B1651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082DC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8FC1A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3C448B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E4CD5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65408" w14:textId="77777777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289C8" w14:textId="77777777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C6D16" w14:textId="08FA3E6F" w:rsidR="0096242D" w:rsidRPr="004E4BE5" w:rsidRDefault="0011388B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11388B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64</w:t>
            </w:r>
            <w:r w:rsidRPr="0011388B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1BE02" w14:textId="188005A8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3247A" w14:textId="5F6CC53A" w:rsidR="0096242D" w:rsidRPr="004E4BE5" w:rsidRDefault="00307570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11388B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6</w:t>
            </w:r>
            <w:r w:rsidR="00004921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6</w:t>
            </w:r>
            <w:r w:rsidRPr="0011388B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96242D" w:rsidRPr="004E4BE5" w14:paraId="6E636932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3EB89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F8C88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1F2C3A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0796C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F0199" w14:textId="77777777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D0A7F" w14:textId="77777777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881A8" w14:textId="5563D302" w:rsidR="0096242D" w:rsidRPr="004E4BE5" w:rsidRDefault="00F131F8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2C381" w14:textId="5D7A69B6" w:rsidR="0096242D" w:rsidRPr="004E4BE5" w:rsidRDefault="00AA4F5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79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2EB8E" w14:textId="27EBD41C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  <w:r w:rsidR="002C14AA">
              <w:rPr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96242D" w:rsidRPr="004E4BE5" w14:paraId="14F453A4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78F5C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3A159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E1C6F3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A162B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14ACF" w14:textId="77777777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FC336" w14:textId="77777777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0CA8D" w14:textId="0FD70B3A" w:rsidR="0096242D" w:rsidRPr="004E4BE5" w:rsidRDefault="00F131F8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77E8D" w14:textId="27B4ABC8" w:rsidR="0096242D" w:rsidRPr="004E4BE5" w:rsidRDefault="00AA4F5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79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EE6AD" w14:textId="1D34F56A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  <w:r w:rsidR="002C14AA">
              <w:rPr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96242D" w:rsidRPr="004E4BE5" w14:paraId="639E717F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9776B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73098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000047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75B18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E5D24" w14:textId="77777777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82943" w14:textId="77777777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3BA7E" w14:textId="15A519B0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654BB" w14:textId="773F91C9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D6592" w14:textId="5BE604D5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</w:tr>
      <w:tr w:rsidR="0096242D" w:rsidRPr="004E4BE5" w14:paraId="0A73B666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4FEB6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C6356" w14:textId="77777777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28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5B9E33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10111" w14:textId="77777777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2AA71" w14:textId="77777777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16C8C" w14:textId="77777777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DF2E1" w14:textId="05017ED3" w:rsidR="0096242D" w:rsidRPr="004E4BE5" w:rsidRDefault="005E6AEC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29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B682C" w14:textId="12DBE97E" w:rsidR="0096242D" w:rsidRPr="004E4BE5" w:rsidRDefault="00C6148B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82FF0" w14:textId="4AE1937F" w:rsidR="0096242D" w:rsidRPr="004E4BE5" w:rsidRDefault="000345B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79</w:t>
            </w:r>
          </w:p>
        </w:tc>
      </w:tr>
      <w:tr w:rsidR="0096242D" w:rsidRPr="004E4BE5" w14:paraId="3E820040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920FA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2D9F6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D05C42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FF1B2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80977" w14:textId="77777777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FF5DF" w14:textId="77777777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8251C" w14:textId="06CE1F42" w:rsidR="0096242D" w:rsidRPr="004E4BE5" w:rsidRDefault="005E6AEC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29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46662" w14:textId="4A6B3A68" w:rsidR="0096242D" w:rsidRPr="004E4BE5" w:rsidRDefault="00C6148B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894D2" w14:textId="14BB8E05" w:rsidR="0096242D" w:rsidRPr="004E4BE5" w:rsidRDefault="000345B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78</w:t>
            </w:r>
          </w:p>
        </w:tc>
      </w:tr>
      <w:tr w:rsidR="0096242D" w:rsidRPr="004E4BE5" w14:paraId="7F062B93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0676D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C81B6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28F70A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9FEE4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45CE1" w14:textId="77777777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BD45D" w14:textId="77777777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EEF91" w14:textId="51A014DD" w:rsidR="0096242D" w:rsidRPr="004E4BE5" w:rsidRDefault="0011388B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11388B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55</w:t>
            </w:r>
            <w:r w:rsidRPr="0011388B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96A36" w14:textId="2EE3E11B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C7FF7" w14:textId="00F6D30F" w:rsidR="0096242D" w:rsidRPr="004E4BE5" w:rsidRDefault="00004921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11388B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62</w:t>
            </w:r>
            <w:r w:rsidRPr="0011388B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96242D" w:rsidRPr="004E4BE5" w14:paraId="7EAE6084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2A88E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916B2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786C9A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B23CB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8E00A" w14:textId="77777777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7A970" w14:textId="77777777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C044E" w14:textId="7DCFEA41" w:rsidR="0096242D" w:rsidRPr="004E4BE5" w:rsidRDefault="005E6AEC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29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DFD47" w14:textId="0D42C7ED" w:rsidR="0096242D" w:rsidRPr="004E4BE5" w:rsidRDefault="00C6148B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A5793" w14:textId="78173901" w:rsidR="0096242D" w:rsidRPr="004E4BE5" w:rsidRDefault="000345B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78</w:t>
            </w:r>
          </w:p>
        </w:tc>
      </w:tr>
      <w:tr w:rsidR="0096242D" w:rsidRPr="004E4BE5" w14:paraId="7A9EE569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9980D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AD403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742DCB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D7FCB" w14:textId="77777777" w:rsidR="0096242D" w:rsidRPr="004E4BE5" w:rsidRDefault="0096242D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C4751" w14:textId="77777777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8CD96" w14:textId="77777777" w:rsidR="0096242D" w:rsidRPr="004E4BE5" w:rsidRDefault="0096242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3C132" w14:textId="218AAD48" w:rsidR="0096242D" w:rsidRPr="004E4BE5" w:rsidRDefault="005E6AEC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29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75C80" w14:textId="52F93546" w:rsidR="0096242D" w:rsidRPr="004E4BE5" w:rsidRDefault="00C6148B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48352" w14:textId="30DC5F5B" w:rsidR="0096242D" w:rsidRPr="004E4BE5" w:rsidRDefault="000345B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78</w:t>
            </w:r>
          </w:p>
        </w:tc>
      </w:tr>
      <w:tr w:rsidR="000C61F0" w:rsidRPr="004E4BE5" w14:paraId="65A582E8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3DA77" w14:textId="77777777" w:rsidR="000C61F0" w:rsidRPr="004E4BE5" w:rsidRDefault="000C61F0" w:rsidP="000C61F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0E1AC" w14:textId="77777777" w:rsidR="000C61F0" w:rsidRPr="004E4BE5" w:rsidRDefault="000C61F0" w:rsidP="000C61F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8E402D" w14:textId="77777777" w:rsidR="000C61F0" w:rsidRPr="004E4BE5" w:rsidRDefault="000C61F0" w:rsidP="000C61F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0DD23" w14:textId="77777777" w:rsidR="000C61F0" w:rsidRPr="004E4BE5" w:rsidRDefault="000C61F0" w:rsidP="000C61F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03293" w14:textId="77777777" w:rsidR="000C61F0" w:rsidRPr="004E4BE5" w:rsidRDefault="000C61F0" w:rsidP="000C61F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10757" w14:textId="77777777" w:rsidR="000C61F0" w:rsidRPr="004E4BE5" w:rsidRDefault="000C61F0" w:rsidP="000C61F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3A1EC" w14:textId="22324EB0" w:rsidR="000C61F0" w:rsidRPr="004E4BE5" w:rsidRDefault="000C61F0" w:rsidP="000C61F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7A464" w14:textId="6DA61909" w:rsidR="000C61F0" w:rsidRPr="004E4BE5" w:rsidRDefault="000C61F0" w:rsidP="000C61F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A5903" w14:textId="0D4E4B1B" w:rsidR="000C61F0" w:rsidRPr="004E4BE5" w:rsidRDefault="000C61F0" w:rsidP="000C61F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</w:tr>
    </w:tbl>
    <w:p w14:paraId="4D6D31DD" w14:textId="772BDEBF" w:rsidR="00CA34BF" w:rsidRDefault="0096242D" w:rsidP="0096242D">
      <w:pPr>
        <w:pStyle w:val="Caption"/>
        <w:jc w:val="center"/>
        <w:rPr>
          <w:sz w:val="22"/>
          <w:szCs w:val="22"/>
        </w:rPr>
      </w:pPr>
      <w:r w:rsidRPr="0096242D">
        <w:rPr>
          <w:sz w:val="22"/>
          <w:szCs w:val="22"/>
        </w:rPr>
        <w:t xml:space="preserve">Table </w:t>
      </w:r>
      <w:r w:rsidRPr="0096242D">
        <w:rPr>
          <w:sz w:val="22"/>
          <w:szCs w:val="22"/>
        </w:rPr>
        <w:fldChar w:fldCharType="begin"/>
      </w:r>
      <w:r w:rsidRPr="0096242D">
        <w:rPr>
          <w:sz w:val="22"/>
          <w:szCs w:val="22"/>
        </w:rPr>
        <w:instrText xml:space="preserve"> SEQ Table \* ARABIC </w:instrText>
      </w:r>
      <w:r w:rsidRPr="0096242D">
        <w:rPr>
          <w:sz w:val="22"/>
          <w:szCs w:val="22"/>
        </w:rPr>
        <w:fldChar w:fldCharType="separate"/>
      </w:r>
      <w:r w:rsidR="00052588">
        <w:rPr>
          <w:noProof/>
          <w:sz w:val="22"/>
          <w:szCs w:val="22"/>
        </w:rPr>
        <w:t>6</w:t>
      </w:r>
      <w:r w:rsidRPr="0096242D">
        <w:rPr>
          <w:sz w:val="22"/>
          <w:szCs w:val="22"/>
        </w:rPr>
        <w:fldChar w:fldCharType="end"/>
      </w:r>
      <w:r>
        <w:rPr>
          <w:sz w:val="22"/>
          <w:szCs w:val="22"/>
        </w:rPr>
        <w:t>: UE Rx-Tx simulation results for FR2, SCS = 120 kHz, TDL-C.</w:t>
      </w:r>
      <w:r w:rsidR="00E61A11">
        <w:rPr>
          <w:sz w:val="22"/>
          <w:szCs w:val="22"/>
        </w:rPr>
        <w:t xml:space="preserve"> Values in parentheses are the Rel-16 baseline requirements (without margin).</w:t>
      </w:r>
    </w:p>
    <w:p w14:paraId="690D3F85" w14:textId="3C4AAE27" w:rsidR="00500BD3" w:rsidRDefault="00500BD3" w:rsidP="00500BD3"/>
    <w:p w14:paraId="02AA02E9" w14:textId="2F70F85B" w:rsidR="00500BD3" w:rsidRDefault="00500BD3" w:rsidP="00500BD3">
      <w:pPr>
        <w:spacing w:after="0"/>
      </w:pPr>
      <w:r w:rsidRPr="00FE0FFF">
        <w:rPr>
          <w:b/>
          <w:bCs/>
          <w:sz w:val="22"/>
          <w:szCs w:val="22"/>
        </w:rPr>
        <w:t>Observation 5:</w:t>
      </w:r>
      <w:r>
        <w:t xml:space="preserve"> </w:t>
      </w:r>
      <w:r w:rsidRPr="00814F14">
        <w:rPr>
          <w:b/>
          <w:bCs/>
          <w:sz w:val="22"/>
          <w:szCs w:val="22"/>
        </w:rPr>
        <w:t>For FR</w:t>
      </w:r>
      <w:r>
        <w:rPr>
          <w:b/>
          <w:bCs/>
          <w:sz w:val="22"/>
          <w:szCs w:val="22"/>
        </w:rPr>
        <w:t>2</w:t>
      </w:r>
      <w:r w:rsidR="007152C5">
        <w:rPr>
          <w:b/>
          <w:bCs/>
          <w:sz w:val="22"/>
          <w:szCs w:val="22"/>
        </w:rPr>
        <w:t xml:space="preserve">, </w:t>
      </w:r>
      <w:r w:rsidRPr="00814F14">
        <w:rPr>
          <w:b/>
          <w:bCs/>
          <w:sz w:val="22"/>
          <w:szCs w:val="22"/>
        </w:rPr>
        <w:t>SCS = 1</w:t>
      </w:r>
      <w:r>
        <w:rPr>
          <w:b/>
          <w:bCs/>
          <w:sz w:val="22"/>
          <w:szCs w:val="22"/>
        </w:rPr>
        <w:t>20</w:t>
      </w:r>
      <w:r w:rsidR="00AE79EE">
        <w:rPr>
          <w:b/>
          <w:bCs/>
          <w:sz w:val="22"/>
          <w:szCs w:val="22"/>
        </w:rPr>
        <w:t xml:space="preserve"> </w:t>
      </w:r>
      <w:r w:rsidR="00970585">
        <w:rPr>
          <w:b/>
          <w:bCs/>
          <w:sz w:val="22"/>
          <w:szCs w:val="22"/>
        </w:rPr>
        <w:t xml:space="preserve">kHz </w:t>
      </w:r>
      <w:r w:rsidR="007152C5">
        <w:rPr>
          <w:b/>
          <w:bCs/>
          <w:sz w:val="22"/>
          <w:szCs w:val="22"/>
        </w:rPr>
        <w:t xml:space="preserve">and </w:t>
      </w:r>
      <w:proofErr w:type="spellStart"/>
      <w:r w:rsidR="003A6177">
        <w:rPr>
          <w:b/>
          <w:bCs/>
          <w:sz w:val="22"/>
          <w:szCs w:val="22"/>
        </w:rPr>
        <w:t>num</w:t>
      </w:r>
      <w:proofErr w:type="spellEnd"/>
      <w:r w:rsidR="003A6177">
        <w:rPr>
          <w:b/>
          <w:bCs/>
          <w:sz w:val="22"/>
          <w:szCs w:val="22"/>
        </w:rPr>
        <w:t xml:space="preserve"> RB ≥</w:t>
      </w:r>
      <w:r w:rsidR="00C01BC4">
        <w:rPr>
          <w:b/>
          <w:bCs/>
          <w:sz w:val="22"/>
          <w:szCs w:val="22"/>
        </w:rPr>
        <w:t xml:space="preserve"> 64</w:t>
      </w:r>
      <w:r w:rsidRPr="00814F14">
        <w:rPr>
          <w:b/>
          <w:bCs/>
          <w:sz w:val="22"/>
          <w:szCs w:val="22"/>
        </w:rPr>
        <w:t xml:space="preserve">, Rel-16 UE Rx-Tx accuracy requirements in </w:t>
      </w:r>
      <w:r w:rsidR="00165F7F">
        <w:rPr>
          <w:b/>
          <w:bCs/>
          <w:sz w:val="22"/>
          <w:szCs w:val="22"/>
        </w:rPr>
        <w:t>TDL-C</w:t>
      </w:r>
      <w:r w:rsidRPr="00814F14">
        <w:rPr>
          <w:b/>
          <w:bCs/>
          <w:sz w:val="22"/>
          <w:szCs w:val="22"/>
        </w:rPr>
        <w:t xml:space="preserve"> at SINR = -13 dB can be met at SINR </w:t>
      </w:r>
      <w:r w:rsidR="0013359D">
        <w:rPr>
          <w:b/>
          <w:bCs/>
          <w:sz w:val="22"/>
          <w:szCs w:val="22"/>
        </w:rPr>
        <w:t>=</w:t>
      </w:r>
      <w:r w:rsidRPr="00814F14">
        <w:rPr>
          <w:b/>
          <w:bCs/>
          <w:sz w:val="22"/>
          <w:szCs w:val="22"/>
        </w:rPr>
        <w:t xml:space="preserve"> -</w:t>
      </w:r>
      <w:r w:rsidR="00C01BC4">
        <w:rPr>
          <w:b/>
          <w:bCs/>
          <w:sz w:val="22"/>
          <w:szCs w:val="22"/>
        </w:rPr>
        <w:t>3</w:t>
      </w:r>
      <w:r w:rsidRPr="00814F14">
        <w:rPr>
          <w:b/>
          <w:bCs/>
          <w:sz w:val="22"/>
          <w:szCs w:val="22"/>
        </w:rPr>
        <w:t xml:space="preserve"> dB with number of samples M1 = 1, 2.</w:t>
      </w:r>
    </w:p>
    <w:p w14:paraId="1807EA08" w14:textId="77777777" w:rsidR="00500BD3" w:rsidRPr="00500BD3" w:rsidRDefault="00500BD3" w:rsidP="00500BD3"/>
    <w:p w14:paraId="3F2E8FB8" w14:textId="3D505232" w:rsidR="00B73096" w:rsidRPr="009E33E7" w:rsidRDefault="00A23F65" w:rsidP="009E33E7">
      <w:pPr>
        <w:spacing w:after="0"/>
      </w:pPr>
      <w:r>
        <w:br w:type="page"/>
      </w:r>
    </w:p>
    <w:p w14:paraId="5D892E3E" w14:textId="13D02D2D" w:rsidR="007B53C9" w:rsidRDefault="004735BB" w:rsidP="00C11E64">
      <w:pPr>
        <w:pStyle w:val="Heading1"/>
      </w:pPr>
      <w:r>
        <w:lastRenderedPageBreak/>
        <w:t>Simulation results for PRS-RSRP</w:t>
      </w:r>
    </w:p>
    <w:p w14:paraId="1F98BAA6" w14:textId="413D35F7" w:rsidR="008D25C8" w:rsidRPr="008D25C8" w:rsidRDefault="008D25C8" w:rsidP="008D25C8">
      <w:r w:rsidRPr="00994ECB">
        <w:rPr>
          <w:sz w:val="22"/>
          <w:szCs w:val="22"/>
          <w:lang w:val="en-US" w:eastAsia="zh-CN"/>
        </w:rPr>
        <w:t>This section includes simulation results for FR1, SCS = 15 kHz and SCS = 30 kHz, with propagation channels AWGN and TDL-A.</w:t>
      </w:r>
    </w:p>
    <w:tbl>
      <w:tblPr>
        <w:tblW w:w="9329" w:type="dxa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194"/>
        <w:gridCol w:w="1421"/>
        <w:gridCol w:w="1421"/>
        <w:gridCol w:w="1421"/>
      </w:tblGrid>
      <w:tr w:rsidR="00957DE6" w:rsidRPr="004E4BE5" w14:paraId="5F59A68A" w14:textId="77777777" w:rsidTr="00EE49EA">
        <w:trPr>
          <w:trHeight w:val="53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A6F07" w14:textId="77777777" w:rsidR="00957DE6" w:rsidRPr="004E4BE5" w:rsidRDefault="00957DE6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24945" w14:textId="77777777" w:rsidR="00957DE6" w:rsidRPr="004E4BE5" w:rsidRDefault="00957DE6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19AEF" w14:textId="77777777" w:rsidR="00957DE6" w:rsidRPr="004E4BE5" w:rsidRDefault="00957DE6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18582" w14:textId="77777777" w:rsidR="00957DE6" w:rsidRPr="004E4BE5" w:rsidRDefault="00957DE6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BBF64" w14:textId="77777777" w:rsidR="00957DE6" w:rsidRPr="004E4BE5" w:rsidRDefault="00957DE6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A4022" w14:textId="77777777" w:rsidR="00957DE6" w:rsidRDefault="00957DE6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repetitions</w:t>
            </w:r>
          </w:p>
        </w:tc>
        <w:tc>
          <w:tcPr>
            <w:tcW w:w="4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B4C43" w14:textId="19F912F7" w:rsidR="00957DE6" w:rsidRPr="004E4BE5" w:rsidRDefault="00957DE6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</w:t>
            </w:r>
            <w:r w:rsidR="00F168D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[5%, 95%]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="001A1506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</w:t>
            </w:r>
            <w:r w:rsidR="002F314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dB</w:t>
            </w:r>
            <w:r w:rsidR="001A1506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)</w:t>
            </w:r>
          </w:p>
        </w:tc>
      </w:tr>
      <w:tr w:rsidR="00957DE6" w:rsidRPr="004E4BE5" w14:paraId="7B7AF7BA" w14:textId="77777777" w:rsidTr="00EE49EA">
        <w:trPr>
          <w:trHeight w:val="78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6F43F" w14:textId="77777777" w:rsidR="00957DE6" w:rsidRPr="004E4BE5" w:rsidRDefault="00957DE6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4CEE1" w14:textId="77777777" w:rsidR="00957DE6" w:rsidRPr="004E4BE5" w:rsidRDefault="00957DE6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17E34" w14:textId="77777777" w:rsidR="00957DE6" w:rsidRPr="004E4BE5" w:rsidRDefault="00957DE6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38362" w14:textId="77777777" w:rsidR="00957DE6" w:rsidRPr="004E4BE5" w:rsidRDefault="00957DE6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40F0E" w14:textId="77777777" w:rsidR="00957DE6" w:rsidRPr="004E4BE5" w:rsidRDefault="00957DE6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7EB9" w14:textId="77777777" w:rsidR="00957DE6" w:rsidRPr="004E4BE5" w:rsidRDefault="00957DE6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7C1C" w14:textId="77777777" w:rsidR="00957DE6" w:rsidRPr="004E4BE5" w:rsidRDefault="00957DE6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A3683" w14:textId="77777777" w:rsidR="00957DE6" w:rsidRPr="004E4BE5" w:rsidRDefault="00957DE6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9E820" w14:textId="77777777" w:rsidR="00957DE6" w:rsidRPr="004E4BE5" w:rsidRDefault="00957DE6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-13 dB</w:t>
            </w:r>
          </w:p>
        </w:tc>
      </w:tr>
      <w:tr w:rsidR="00373A51" w:rsidRPr="004E4BE5" w14:paraId="53F62D49" w14:textId="77777777" w:rsidTr="00EE49EA">
        <w:trPr>
          <w:trHeight w:val="300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E8E2F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18568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7A293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4B94A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256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54E8F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39566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72E8A" w14:textId="0B4DA0E3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13EB9" w14:textId="17C711D2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009D6" w14:textId="4B035B76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 xml:space="preserve">2.1 </w:t>
            </w:r>
          </w:p>
        </w:tc>
      </w:tr>
      <w:tr w:rsidR="00373A51" w:rsidRPr="004E4BE5" w14:paraId="28A3E94A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1B7E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F7FAC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A1CD97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8E71B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6DB10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ED027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42BC0" w14:textId="7BB06FD6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F5ED0" w14:textId="4C05DB9E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0.7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500FD" w14:textId="5AD8A438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 xml:space="preserve">1.6 </w:t>
            </w:r>
          </w:p>
        </w:tc>
      </w:tr>
      <w:tr w:rsidR="00373A51" w:rsidRPr="004E4BE5" w14:paraId="209F32EA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98DA1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B39D9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E703EF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EDA52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A1DE2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93362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4FDA2" w14:textId="4B7F0416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3112F" w14:textId="626CE40D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7100B" w14:textId="2997E180" w:rsidR="00373A51" w:rsidRPr="004E4BE5" w:rsidRDefault="007A60EC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A93E42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="00A93E42" w:rsidRPr="00A93E42">
              <w:rPr>
                <w:rFonts w:ascii="Calibri" w:hAnsi="Calibri" w:cs="Calibri"/>
                <w:b/>
                <w:bCs/>
                <w:sz w:val="22"/>
                <w:szCs w:val="22"/>
              </w:rPr>
              <w:sym w:font="Symbol" w:char="F0B1"/>
            </w:r>
            <w:r w:rsidRPr="00A93E42">
              <w:rPr>
                <w:rFonts w:ascii="Calibri" w:hAnsi="Calibri" w:cs="Calibri"/>
                <w:b/>
                <w:bCs/>
                <w:sz w:val="22"/>
                <w:szCs w:val="22"/>
              </w:rPr>
              <w:t>6.0)</w:t>
            </w:r>
          </w:p>
        </w:tc>
      </w:tr>
      <w:tr w:rsidR="00373A51" w:rsidRPr="004E4BE5" w14:paraId="3FB34771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10856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9901B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FA0C83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ED9FA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D243B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3F886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207B8" w14:textId="3ABF67CB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EEBEB" w14:textId="47EF8D20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D7A8E" w14:textId="4420D6D4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 xml:space="preserve">1.2 </w:t>
            </w:r>
          </w:p>
        </w:tc>
      </w:tr>
      <w:tr w:rsidR="00373A51" w:rsidRPr="004E4BE5" w14:paraId="6B69F14F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89A2F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FD8A3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B6BDB4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89015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C72D6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E434C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8A65C" w14:textId="5BFDA4BF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2D28A" w14:textId="28866C25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3DE09" w14:textId="3ADE5EBA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 xml:space="preserve">0.9 </w:t>
            </w:r>
          </w:p>
        </w:tc>
      </w:tr>
      <w:tr w:rsidR="00373A51" w:rsidRPr="004E4BE5" w14:paraId="1CCA375D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B4F38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B0A5B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C93E4A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79931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CAD64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49ED6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E327C" w14:textId="212D26E2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3A87A" w14:textId="5D6DAC7D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2F33D" w14:textId="0B23BE83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373A51" w:rsidRPr="004E4BE5" w14:paraId="16EABB33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ABA36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671C6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52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C78FB2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0868A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6451B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60915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7303D" w14:textId="2CA61099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2642F" w14:textId="3EFDC54A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A389E" w14:textId="7FE4EBFE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 xml:space="preserve">1.6 </w:t>
            </w:r>
          </w:p>
        </w:tc>
      </w:tr>
      <w:tr w:rsidR="00373A51" w:rsidRPr="004E4BE5" w14:paraId="456A0BB7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C570A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3E75C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0F8E42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17204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FB6A1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E1AA7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13C2D" w14:textId="79D795EB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E7D70" w14:textId="039324F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F0B87" w14:textId="0C3E7B18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 xml:space="preserve">1.1 </w:t>
            </w:r>
          </w:p>
        </w:tc>
      </w:tr>
      <w:tr w:rsidR="00373A51" w:rsidRPr="004E4BE5" w14:paraId="2C6FB2E4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044E0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EED3C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9008EA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2C50F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EB84D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13260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63C87" w14:textId="5C69AE10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CF4F7" w14:textId="25A73E2C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E6D31" w14:textId="482CAB63" w:rsidR="00373A51" w:rsidRPr="004E4BE5" w:rsidRDefault="00687712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A93E42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A93E42">
              <w:rPr>
                <w:rFonts w:ascii="Calibri" w:hAnsi="Calibri" w:cs="Calibri"/>
                <w:b/>
                <w:bCs/>
                <w:sz w:val="22"/>
                <w:szCs w:val="22"/>
              </w:rPr>
              <w:sym w:font="Symbol" w:char="F0B1"/>
            </w:r>
            <w:r w:rsidRPr="00A93E42">
              <w:rPr>
                <w:rFonts w:ascii="Calibri" w:hAnsi="Calibri" w:cs="Calibri"/>
                <w:b/>
                <w:bCs/>
                <w:sz w:val="22"/>
                <w:szCs w:val="22"/>
              </w:rPr>
              <w:t>6.0)</w:t>
            </w:r>
          </w:p>
        </w:tc>
      </w:tr>
      <w:tr w:rsidR="00373A51" w:rsidRPr="004E4BE5" w14:paraId="36A1DD28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E903F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09C4D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590087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60A9E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2257E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5214C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B483D" w14:textId="5E9F5E7E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F07A7" w14:textId="2988E3AD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5740D" w14:textId="5404F918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 xml:space="preserve">0.8 </w:t>
            </w:r>
          </w:p>
        </w:tc>
      </w:tr>
      <w:tr w:rsidR="00373A51" w:rsidRPr="004E4BE5" w14:paraId="2F13F328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E177A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79C42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C24A0C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F7F70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88D55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2BEB5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B14DF" w14:textId="22F8E702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C9729" w14:textId="79EA3890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FEC2C" w14:textId="5DD50275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 xml:space="preserve">0.6 </w:t>
            </w:r>
          </w:p>
        </w:tc>
      </w:tr>
      <w:tr w:rsidR="00373A51" w:rsidRPr="004E4BE5" w14:paraId="4E45A5A8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40E97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08528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512241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BDF79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8DFDB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07F32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C6234" w14:textId="14068B4B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03D58" w14:textId="6139574C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E3009" w14:textId="3362A480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</w:tr>
      <w:tr w:rsidR="00373A51" w:rsidRPr="004E4BE5" w14:paraId="717FB1CD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0F672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B5A25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104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2DF20A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B5719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968D3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71B2D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A73DA" w14:textId="41C30C65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B3841" w14:textId="37A2C19B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9E916" w14:textId="4FCC1C31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 xml:space="preserve">1.2 </w:t>
            </w:r>
          </w:p>
        </w:tc>
      </w:tr>
      <w:tr w:rsidR="00373A51" w:rsidRPr="004E4BE5" w14:paraId="440F8B26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50A3F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6E7A1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20F609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B9C59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9DD72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13376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FEF90" w14:textId="72BF6245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63BE9" w14:textId="15E2C4C0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50FE4" w14:textId="64626DE6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 xml:space="preserve">0.8 </w:t>
            </w:r>
          </w:p>
        </w:tc>
      </w:tr>
      <w:tr w:rsidR="00373A51" w:rsidRPr="004E4BE5" w14:paraId="3ABDBA6A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A0B3F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E2C94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B1088D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1DA71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61D5C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11316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60378" w14:textId="2FE2EAC6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FC938" w14:textId="1A80FB1F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72CC8" w14:textId="1B44F384" w:rsidR="00373A51" w:rsidRPr="004E4BE5" w:rsidRDefault="00502F2D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A93E42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A93E42">
              <w:rPr>
                <w:rFonts w:ascii="Calibri" w:hAnsi="Calibri" w:cs="Calibri"/>
                <w:b/>
                <w:bCs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3</w:t>
            </w:r>
            <w:r w:rsidRPr="00A93E42">
              <w:rPr>
                <w:rFonts w:ascii="Calibri" w:hAnsi="Calibri" w:cs="Calibri"/>
                <w:b/>
                <w:bCs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5</w:t>
            </w:r>
            <w:r w:rsidRPr="00A93E42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373A51" w:rsidRPr="004E4BE5" w14:paraId="4C79C6C2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55278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996E4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FE85BC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D867D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D59BA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81933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B9145" w14:textId="3329DA44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0D272" w14:textId="3DD7ABB3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612BE" w14:textId="11FF9AE3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0.6</w:t>
            </w:r>
          </w:p>
        </w:tc>
      </w:tr>
      <w:tr w:rsidR="00373A51" w:rsidRPr="004E4BE5" w14:paraId="62692FE5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AE21C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130A6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C44079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A3892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93857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352D3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D2DBC" w14:textId="67A73D70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07145" w14:textId="15ECF09E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63416" w14:textId="513DE8EA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 xml:space="preserve">0.4 </w:t>
            </w:r>
          </w:p>
        </w:tc>
      </w:tr>
      <w:tr w:rsidR="00373A51" w:rsidRPr="004E4BE5" w14:paraId="69E1F8E0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F405A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4A691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E6FBD6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847FC" w14:textId="77777777" w:rsidR="00373A51" w:rsidRPr="004E4BE5" w:rsidRDefault="00373A51" w:rsidP="00373A51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E8980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DF68D" w14:textId="77777777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84D39" w14:textId="792AD76C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760EB" w14:textId="5160F0CA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DEFB6" w14:textId="338F9A42" w:rsidR="00373A51" w:rsidRPr="004E4BE5" w:rsidRDefault="00373A51" w:rsidP="00373A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</w:tr>
    </w:tbl>
    <w:p w14:paraId="4109C0CA" w14:textId="77777777" w:rsidR="001B049C" w:rsidRDefault="001A2840" w:rsidP="001B049C">
      <w:pPr>
        <w:pStyle w:val="Caption"/>
        <w:jc w:val="center"/>
        <w:rPr>
          <w:sz w:val="22"/>
          <w:szCs w:val="22"/>
        </w:rPr>
      </w:pPr>
      <w:r w:rsidRPr="001A2840">
        <w:rPr>
          <w:sz w:val="22"/>
          <w:szCs w:val="22"/>
        </w:rPr>
        <w:t xml:space="preserve">Table </w:t>
      </w:r>
      <w:r w:rsidRPr="001A2840">
        <w:rPr>
          <w:sz w:val="22"/>
          <w:szCs w:val="22"/>
        </w:rPr>
        <w:fldChar w:fldCharType="begin"/>
      </w:r>
      <w:r w:rsidRPr="001A2840">
        <w:rPr>
          <w:sz w:val="22"/>
          <w:szCs w:val="22"/>
        </w:rPr>
        <w:instrText xml:space="preserve"> SEQ Table \* ARABIC </w:instrText>
      </w:r>
      <w:r w:rsidRPr="001A2840">
        <w:rPr>
          <w:sz w:val="22"/>
          <w:szCs w:val="22"/>
        </w:rPr>
        <w:fldChar w:fldCharType="separate"/>
      </w:r>
      <w:r w:rsidR="00052588">
        <w:rPr>
          <w:noProof/>
          <w:sz w:val="22"/>
          <w:szCs w:val="22"/>
        </w:rPr>
        <w:t>7</w:t>
      </w:r>
      <w:r w:rsidRPr="001A2840">
        <w:rPr>
          <w:sz w:val="22"/>
          <w:szCs w:val="22"/>
        </w:rPr>
        <w:fldChar w:fldCharType="end"/>
      </w:r>
      <w:r>
        <w:rPr>
          <w:sz w:val="22"/>
          <w:szCs w:val="22"/>
        </w:rPr>
        <w:t>:</w:t>
      </w:r>
      <w:r w:rsidR="00EE12A1">
        <w:rPr>
          <w:sz w:val="22"/>
          <w:szCs w:val="22"/>
        </w:rPr>
        <w:t xml:space="preserve"> </w:t>
      </w:r>
      <w:r w:rsidR="00FF6AD1">
        <w:rPr>
          <w:sz w:val="22"/>
          <w:szCs w:val="22"/>
        </w:rPr>
        <w:t>PRS-RSRP</w:t>
      </w:r>
      <w:r w:rsidR="00EE12A1">
        <w:rPr>
          <w:sz w:val="22"/>
          <w:szCs w:val="22"/>
        </w:rPr>
        <w:t xml:space="preserve"> simulation results </w:t>
      </w:r>
      <w:r w:rsidR="00FF6AD1">
        <w:rPr>
          <w:sz w:val="22"/>
          <w:szCs w:val="22"/>
        </w:rPr>
        <w:t>for</w:t>
      </w:r>
      <w:r w:rsidR="00DF4356">
        <w:rPr>
          <w:sz w:val="22"/>
          <w:szCs w:val="22"/>
        </w:rPr>
        <w:t xml:space="preserve"> FR1</w:t>
      </w:r>
      <w:r w:rsidR="00EE12A1">
        <w:rPr>
          <w:sz w:val="22"/>
          <w:szCs w:val="22"/>
        </w:rPr>
        <w:t>, SCS = 15 kHz</w:t>
      </w:r>
      <w:r w:rsidR="00DF4356">
        <w:rPr>
          <w:sz w:val="22"/>
          <w:szCs w:val="22"/>
        </w:rPr>
        <w:t>, AWGN</w:t>
      </w:r>
      <w:r w:rsidR="00FF6AD1">
        <w:rPr>
          <w:sz w:val="22"/>
          <w:szCs w:val="22"/>
        </w:rPr>
        <w:t>.</w:t>
      </w:r>
      <w:r w:rsidR="001B049C">
        <w:rPr>
          <w:sz w:val="22"/>
          <w:szCs w:val="22"/>
        </w:rPr>
        <w:t xml:space="preserve"> Values in parentheses are the Rel-16 baseline requirements (without margin).</w:t>
      </w:r>
    </w:p>
    <w:p w14:paraId="5851BD2B" w14:textId="2E35EF42" w:rsidR="002744B4" w:rsidRDefault="002744B4" w:rsidP="00EE12A1">
      <w:pPr>
        <w:pStyle w:val="Caption"/>
        <w:jc w:val="center"/>
        <w:rPr>
          <w:sz w:val="22"/>
          <w:szCs w:val="22"/>
        </w:rPr>
      </w:pPr>
    </w:p>
    <w:p w14:paraId="069E8FB8" w14:textId="77777777" w:rsidR="002744B4" w:rsidRDefault="002744B4">
      <w:pPr>
        <w:spacing w:after="0"/>
        <w:rPr>
          <w:b/>
          <w:sz w:val="22"/>
          <w:szCs w:val="22"/>
        </w:rPr>
      </w:pPr>
      <w:r>
        <w:rPr>
          <w:sz w:val="22"/>
          <w:szCs w:val="22"/>
        </w:rPr>
        <w:br w:type="page"/>
      </w:r>
    </w:p>
    <w:tbl>
      <w:tblPr>
        <w:tblW w:w="9329" w:type="dxa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194"/>
        <w:gridCol w:w="1421"/>
        <w:gridCol w:w="1421"/>
        <w:gridCol w:w="1421"/>
      </w:tblGrid>
      <w:tr w:rsidR="002744B4" w:rsidRPr="004E4BE5" w14:paraId="73C91ED7" w14:textId="77777777" w:rsidTr="00EE49EA">
        <w:trPr>
          <w:trHeight w:val="53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BDD96" w14:textId="77777777" w:rsidR="002744B4" w:rsidRPr="004E4BE5" w:rsidRDefault="002744B4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lastRenderedPageBreak/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0AA26" w14:textId="77777777" w:rsidR="002744B4" w:rsidRPr="004E4BE5" w:rsidRDefault="002744B4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C2197" w14:textId="77777777" w:rsidR="002744B4" w:rsidRPr="004E4BE5" w:rsidRDefault="002744B4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150A9" w14:textId="77777777" w:rsidR="002744B4" w:rsidRPr="004E4BE5" w:rsidRDefault="002744B4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02B18" w14:textId="77777777" w:rsidR="002744B4" w:rsidRPr="004E4BE5" w:rsidRDefault="002744B4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91DF0F" w14:textId="77777777" w:rsidR="002744B4" w:rsidRDefault="002744B4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repetitions</w:t>
            </w:r>
          </w:p>
        </w:tc>
        <w:tc>
          <w:tcPr>
            <w:tcW w:w="4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703CA" w14:textId="0154D457" w:rsidR="002744B4" w:rsidRPr="004E4BE5" w:rsidRDefault="002744B4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[5%, 95%] (dB)</w:t>
            </w:r>
          </w:p>
        </w:tc>
      </w:tr>
      <w:tr w:rsidR="002744B4" w:rsidRPr="004E4BE5" w14:paraId="55D43F9B" w14:textId="77777777" w:rsidTr="00EE49EA">
        <w:trPr>
          <w:trHeight w:val="78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122BC" w14:textId="77777777" w:rsidR="002744B4" w:rsidRPr="004E4BE5" w:rsidRDefault="002744B4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E3520" w14:textId="77777777" w:rsidR="002744B4" w:rsidRPr="004E4BE5" w:rsidRDefault="002744B4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8FA9F" w14:textId="77777777" w:rsidR="002744B4" w:rsidRPr="004E4BE5" w:rsidRDefault="002744B4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3721C" w14:textId="77777777" w:rsidR="002744B4" w:rsidRPr="004E4BE5" w:rsidRDefault="002744B4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D9FE5" w14:textId="77777777" w:rsidR="002744B4" w:rsidRPr="004E4BE5" w:rsidRDefault="002744B4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FA9F" w14:textId="77777777" w:rsidR="002744B4" w:rsidRPr="004E4BE5" w:rsidRDefault="002744B4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A64DB" w14:textId="77777777" w:rsidR="002744B4" w:rsidRPr="004E4BE5" w:rsidRDefault="002744B4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BD6C9" w14:textId="77777777" w:rsidR="002744B4" w:rsidRPr="004E4BE5" w:rsidRDefault="002744B4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BC3D2" w14:textId="77777777" w:rsidR="002744B4" w:rsidRPr="004E4BE5" w:rsidRDefault="002744B4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-13 dB</w:t>
            </w:r>
          </w:p>
        </w:tc>
      </w:tr>
      <w:tr w:rsidR="00D8585D" w:rsidRPr="004E4BE5" w14:paraId="407EA216" w14:textId="77777777" w:rsidTr="00EE49EA">
        <w:trPr>
          <w:trHeight w:val="300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901F0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C2BDA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B37F8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EDC9E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263BA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8C31C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1AD97" w14:textId="098AF0EF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>0.7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D37F9" w14:textId="1D01BED5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>1.1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9152F" w14:textId="6702A3E1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 xml:space="preserve">3.2 </w:t>
            </w:r>
          </w:p>
        </w:tc>
      </w:tr>
      <w:tr w:rsidR="00D8585D" w:rsidRPr="004E4BE5" w14:paraId="46001046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D030D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AFA7D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38756A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D1B7C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40B76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8762D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A5AB0" w14:textId="5054A29E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>0.5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5F092" w14:textId="4224E8BF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>0.8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AFAB0" w14:textId="6B55D8E9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 xml:space="preserve">2.3 </w:t>
            </w:r>
          </w:p>
        </w:tc>
      </w:tr>
      <w:tr w:rsidR="00D8585D" w:rsidRPr="004E4BE5" w14:paraId="0D09C0B3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D1B35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9888F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48BAA8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D774D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6AE9F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5E7F3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0151D" w14:textId="0938C74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6F072" w14:textId="08ED0DD8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32971" w14:textId="387B8288" w:rsidR="00D8585D" w:rsidRPr="004E4BE5" w:rsidRDefault="007D3A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A93E42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A93E42">
              <w:rPr>
                <w:rFonts w:ascii="Calibri" w:hAnsi="Calibri" w:cs="Calibri"/>
                <w:b/>
                <w:bCs/>
                <w:sz w:val="22"/>
                <w:szCs w:val="22"/>
              </w:rPr>
              <w:sym w:font="Symbol" w:char="F0B1"/>
            </w:r>
            <w:r w:rsidRPr="00A93E42">
              <w:rPr>
                <w:rFonts w:ascii="Calibri" w:hAnsi="Calibri" w:cs="Calibri"/>
                <w:b/>
                <w:bCs/>
                <w:sz w:val="22"/>
                <w:szCs w:val="22"/>
              </w:rPr>
              <w:t>6.0)</w:t>
            </w:r>
          </w:p>
        </w:tc>
      </w:tr>
      <w:tr w:rsidR="00D8585D" w:rsidRPr="004E4BE5" w14:paraId="581AE6D8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25530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AFB31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8337BB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DCBDD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2A957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73019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CD91D" w14:textId="59EF72D8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>0.4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229EA" w14:textId="146A03EA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>0.5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EE3ED" w14:textId="576F4B3E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 xml:space="preserve">1.7 </w:t>
            </w:r>
          </w:p>
        </w:tc>
      </w:tr>
      <w:tr w:rsidR="00D8585D" w:rsidRPr="004E4BE5" w14:paraId="0F3489BF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6CDF4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7C92E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1DC4BF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1C7D4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BCDD4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43899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C25B7" w14:textId="5215B471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>0.3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FB90B" w14:textId="2C27F836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>0.4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AB37C" w14:textId="63A6793D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 xml:space="preserve">1.2 </w:t>
            </w:r>
          </w:p>
        </w:tc>
      </w:tr>
      <w:tr w:rsidR="00D8585D" w:rsidRPr="004E4BE5" w14:paraId="59BD71EF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514DD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E5022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64E6EA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B928B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1E226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D84D3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D7542" w14:textId="0FDF578D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84050" w14:textId="7405717A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82702" w14:textId="623DB2E9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</w:tr>
      <w:tr w:rsidR="00D8585D" w:rsidRPr="004E4BE5" w14:paraId="1B7494F7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8C17A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3557D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E37308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0AC7B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5DBD3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F1221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76C15" w14:textId="25B82313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>0.5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A3148" w14:textId="723D13A8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>0.7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14DDA" w14:textId="048612B3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 xml:space="preserve">1.6 </w:t>
            </w:r>
          </w:p>
        </w:tc>
      </w:tr>
      <w:tr w:rsidR="00D8585D" w:rsidRPr="004E4BE5" w14:paraId="56311A74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3895E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9B97B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8D97D3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6421B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2F873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22A52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E5DC3" w14:textId="24266972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>0.4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FD0BD" w14:textId="710F47A9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>0.5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7C6C4" w14:textId="268801F8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 xml:space="preserve">1.2 </w:t>
            </w:r>
          </w:p>
        </w:tc>
      </w:tr>
      <w:tr w:rsidR="00EA44B7" w:rsidRPr="004E4BE5" w14:paraId="79179938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0B865" w14:textId="77777777" w:rsidR="00EA44B7" w:rsidRPr="004E4BE5" w:rsidRDefault="00EA44B7" w:rsidP="00EA44B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ED5E1" w14:textId="77777777" w:rsidR="00EA44B7" w:rsidRPr="004E4BE5" w:rsidRDefault="00EA44B7" w:rsidP="00EA44B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9FF4BF" w14:textId="77777777" w:rsidR="00EA44B7" w:rsidRPr="004E4BE5" w:rsidRDefault="00EA44B7" w:rsidP="00EA44B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D45B0" w14:textId="77777777" w:rsidR="00EA44B7" w:rsidRPr="004E4BE5" w:rsidRDefault="00EA44B7" w:rsidP="00EA44B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745FC" w14:textId="77777777" w:rsidR="00EA44B7" w:rsidRPr="004E4BE5" w:rsidRDefault="00EA44B7" w:rsidP="00EA44B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48E3E" w14:textId="77777777" w:rsidR="00EA44B7" w:rsidRPr="004E4BE5" w:rsidRDefault="00EA44B7" w:rsidP="00EA44B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1B51F" w14:textId="74F5241D" w:rsidR="00EA44B7" w:rsidRPr="004E4BE5" w:rsidRDefault="00EA44B7" w:rsidP="00EA44B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E1C83" w14:textId="58589A9A" w:rsidR="00EA44B7" w:rsidRPr="004E4BE5" w:rsidRDefault="00EA44B7" w:rsidP="00EA44B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8948C" w14:textId="320F295E" w:rsidR="00EA44B7" w:rsidRPr="004E4BE5" w:rsidRDefault="00BC1706" w:rsidP="00EA44B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A93E42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A93E42">
              <w:rPr>
                <w:rFonts w:ascii="Calibri" w:hAnsi="Calibri" w:cs="Calibri"/>
                <w:b/>
                <w:bCs/>
                <w:sz w:val="22"/>
                <w:szCs w:val="22"/>
              </w:rPr>
              <w:sym w:font="Symbol" w:char="F0B1"/>
            </w:r>
            <w:r w:rsidRPr="00A93E42">
              <w:rPr>
                <w:rFonts w:ascii="Calibri" w:hAnsi="Calibri" w:cs="Calibri"/>
                <w:b/>
                <w:bCs/>
                <w:sz w:val="22"/>
                <w:szCs w:val="22"/>
              </w:rPr>
              <w:t>6.0)</w:t>
            </w:r>
          </w:p>
        </w:tc>
      </w:tr>
      <w:tr w:rsidR="00D8585D" w:rsidRPr="004E4BE5" w14:paraId="7FB56D13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DFBCC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17DBA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912062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44B4F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9EB59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65A0D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95859" w14:textId="70A7F036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>0.3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F2DF0" w14:textId="43856F65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>0.4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247B4" w14:textId="4AC04FA0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 xml:space="preserve">0.8 </w:t>
            </w:r>
          </w:p>
        </w:tc>
      </w:tr>
      <w:tr w:rsidR="00D8585D" w:rsidRPr="004E4BE5" w14:paraId="62F5BCD1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63F1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50012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70A58D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C0B75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05D72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DC55E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970CE" w14:textId="75B7317D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>0.2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95783" w14:textId="5CF87AA2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>0.3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F4423" w14:textId="4EBB805F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 xml:space="preserve">0.6 </w:t>
            </w:r>
          </w:p>
        </w:tc>
      </w:tr>
      <w:tr w:rsidR="004313C0" w:rsidRPr="004E4BE5" w14:paraId="08F97840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9906C" w14:textId="77777777" w:rsidR="004313C0" w:rsidRPr="004E4BE5" w:rsidRDefault="004313C0" w:rsidP="004313C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62153" w14:textId="77777777" w:rsidR="004313C0" w:rsidRPr="004E4BE5" w:rsidRDefault="004313C0" w:rsidP="004313C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395FCB" w14:textId="77777777" w:rsidR="004313C0" w:rsidRPr="004E4BE5" w:rsidRDefault="004313C0" w:rsidP="004313C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CC54B" w14:textId="77777777" w:rsidR="004313C0" w:rsidRPr="004E4BE5" w:rsidRDefault="004313C0" w:rsidP="004313C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979DB" w14:textId="77777777" w:rsidR="004313C0" w:rsidRPr="004E4BE5" w:rsidRDefault="004313C0" w:rsidP="004313C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49575" w14:textId="77777777" w:rsidR="004313C0" w:rsidRPr="004E4BE5" w:rsidRDefault="004313C0" w:rsidP="004313C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68D9C" w14:textId="3048593B" w:rsidR="004313C0" w:rsidRPr="004E4BE5" w:rsidRDefault="004313C0" w:rsidP="004313C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366EC" w14:textId="772A3428" w:rsidR="004313C0" w:rsidRPr="004E4BE5" w:rsidRDefault="004313C0" w:rsidP="004313C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04FFC" w14:textId="28172CE9" w:rsidR="004313C0" w:rsidRPr="004E4BE5" w:rsidRDefault="004313C0" w:rsidP="004313C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</w:tr>
      <w:tr w:rsidR="00D8585D" w:rsidRPr="004E4BE5" w14:paraId="2BFC83FD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6F2D5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ECF71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08D169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654D5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11EE1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AA417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5ADB2" w14:textId="0FF27B94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>0.3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546FF" w14:textId="6E375D05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>0.5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1B3D3" w14:textId="690E2593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>1.3</w:t>
            </w:r>
          </w:p>
        </w:tc>
      </w:tr>
      <w:tr w:rsidR="00D8585D" w:rsidRPr="004E4BE5" w14:paraId="09110C0A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04EB0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77E3F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72F53A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690B5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A330B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4E4D2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B0C20" w14:textId="647B9748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>0.2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D1E89" w14:textId="6DA5017F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>0.3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951BA" w14:textId="36CA796E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 xml:space="preserve">0.9 </w:t>
            </w:r>
          </w:p>
        </w:tc>
      </w:tr>
      <w:tr w:rsidR="00D8585D" w:rsidRPr="004E4BE5" w14:paraId="06044AF1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78956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CA0CE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21BC59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3A768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A0B0A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63255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5CD75" w14:textId="7958DCCA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7D9FE" w14:textId="57BD1838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2D2F8" w14:textId="0C24198E" w:rsidR="00D8585D" w:rsidRPr="004E4BE5" w:rsidRDefault="00BC1706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A93E42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A93E42">
              <w:rPr>
                <w:rFonts w:ascii="Calibri" w:hAnsi="Calibri" w:cs="Calibri"/>
                <w:b/>
                <w:bCs/>
                <w:sz w:val="22"/>
                <w:szCs w:val="22"/>
              </w:rPr>
              <w:sym w:font="Symbol" w:char="F0B1"/>
            </w:r>
            <w:r w:rsidR="00310BEA">
              <w:rPr>
                <w:rFonts w:ascii="Calibri" w:hAnsi="Calibri" w:cs="Calibri"/>
                <w:b/>
                <w:bCs/>
                <w:sz w:val="22"/>
                <w:szCs w:val="22"/>
              </w:rPr>
              <w:t>2</w:t>
            </w:r>
            <w:r w:rsidRPr="00A93E42">
              <w:rPr>
                <w:rFonts w:ascii="Calibri" w:hAnsi="Calibri" w:cs="Calibri"/>
                <w:b/>
                <w:bCs/>
                <w:sz w:val="22"/>
                <w:szCs w:val="22"/>
              </w:rPr>
              <w:t>.</w:t>
            </w:r>
            <w:r w:rsidR="00310BEA">
              <w:rPr>
                <w:rFonts w:ascii="Calibri" w:hAnsi="Calibri" w:cs="Calibri"/>
                <w:b/>
                <w:bCs/>
                <w:sz w:val="22"/>
                <w:szCs w:val="22"/>
              </w:rPr>
              <w:t>0</w:t>
            </w:r>
            <w:r w:rsidRPr="00A93E42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D8585D" w:rsidRPr="004E4BE5" w14:paraId="22994D6F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BA0AB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FA4E6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35F13C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450EE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194E6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A1E9B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52575" w14:textId="7467A009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>0.2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ACACD" w14:textId="460FF7DF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>0.2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2F763" w14:textId="10A14496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 xml:space="preserve">0.6 </w:t>
            </w:r>
          </w:p>
        </w:tc>
      </w:tr>
      <w:tr w:rsidR="00D8585D" w:rsidRPr="004E4BE5" w14:paraId="6B7E7B02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C6533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3597A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8C7238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67A1B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71449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1F583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49DFB" w14:textId="46737547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>0.1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D67BF" w14:textId="5666EFF2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>0.2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1E1C1" w14:textId="15D0D6E2" w:rsidR="00D8585D" w:rsidRPr="004E4BE5" w:rsidRDefault="003228E8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8585D">
              <w:rPr>
                <w:rFonts w:ascii="Calibri" w:hAnsi="Calibri" w:cs="Calibri"/>
                <w:sz w:val="22"/>
                <w:szCs w:val="22"/>
              </w:rPr>
              <w:t xml:space="preserve">0.4 </w:t>
            </w:r>
          </w:p>
        </w:tc>
      </w:tr>
      <w:tr w:rsidR="00D8585D" w:rsidRPr="004E4BE5" w14:paraId="41962F57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1EA05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BAA0A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7734F3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716BC" w14:textId="77777777" w:rsidR="00D8585D" w:rsidRPr="004E4BE5" w:rsidRDefault="00D8585D" w:rsidP="00D8585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FF693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33BCB" w14:textId="7777777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9C525" w14:textId="32AB77F2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CF396" w14:textId="2D838C95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97E7B" w14:textId="458D1667" w:rsidR="00D8585D" w:rsidRPr="004E4BE5" w:rsidRDefault="00D8585D" w:rsidP="00D8585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</w:tr>
    </w:tbl>
    <w:p w14:paraId="3B516A3B" w14:textId="6D338432" w:rsidR="001B049C" w:rsidRDefault="002744B4" w:rsidP="001B049C">
      <w:pPr>
        <w:pStyle w:val="Caption"/>
        <w:jc w:val="center"/>
        <w:rPr>
          <w:sz w:val="22"/>
          <w:szCs w:val="22"/>
        </w:rPr>
      </w:pPr>
      <w:r w:rsidRPr="002744B4">
        <w:rPr>
          <w:sz w:val="22"/>
          <w:szCs w:val="22"/>
        </w:rPr>
        <w:t xml:space="preserve">Table </w:t>
      </w:r>
      <w:r w:rsidRPr="002744B4">
        <w:rPr>
          <w:sz w:val="22"/>
          <w:szCs w:val="22"/>
        </w:rPr>
        <w:fldChar w:fldCharType="begin"/>
      </w:r>
      <w:r w:rsidRPr="002744B4">
        <w:rPr>
          <w:sz w:val="22"/>
          <w:szCs w:val="22"/>
        </w:rPr>
        <w:instrText xml:space="preserve"> SEQ Table \* ARABIC </w:instrText>
      </w:r>
      <w:r w:rsidRPr="002744B4">
        <w:rPr>
          <w:sz w:val="22"/>
          <w:szCs w:val="22"/>
        </w:rPr>
        <w:fldChar w:fldCharType="separate"/>
      </w:r>
      <w:r w:rsidR="00052588">
        <w:rPr>
          <w:noProof/>
          <w:sz w:val="22"/>
          <w:szCs w:val="22"/>
        </w:rPr>
        <w:t>8</w:t>
      </w:r>
      <w:r w:rsidRPr="002744B4">
        <w:rPr>
          <w:sz w:val="22"/>
          <w:szCs w:val="22"/>
        </w:rPr>
        <w:fldChar w:fldCharType="end"/>
      </w:r>
      <w:r>
        <w:rPr>
          <w:sz w:val="22"/>
          <w:szCs w:val="22"/>
        </w:rPr>
        <w:t>:</w:t>
      </w:r>
      <w:r w:rsidR="007D3C87">
        <w:rPr>
          <w:sz w:val="22"/>
          <w:szCs w:val="22"/>
        </w:rPr>
        <w:t xml:space="preserve"> PRS-RSRP simulation results for FR1, SCS = 30 kHz, AWGN.</w:t>
      </w:r>
      <w:r w:rsidR="001B049C">
        <w:rPr>
          <w:sz w:val="22"/>
          <w:szCs w:val="22"/>
        </w:rPr>
        <w:t xml:space="preserve"> Values in parentheses are the Rel-16 baseline requirements (without margin).</w:t>
      </w:r>
    </w:p>
    <w:p w14:paraId="6C6366C0" w14:textId="3C69C5DE" w:rsidR="001B049C" w:rsidRDefault="001B049C" w:rsidP="001B049C"/>
    <w:p w14:paraId="40D8A1B3" w14:textId="77777777" w:rsidR="001B049C" w:rsidRPr="001B049C" w:rsidRDefault="001B049C" w:rsidP="001B049C"/>
    <w:p w14:paraId="1AE8FE2E" w14:textId="3D652B1B" w:rsidR="0033116C" w:rsidRDefault="0033116C" w:rsidP="007D3C87">
      <w:pPr>
        <w:pStyle w:val="Caption"/>
        <w:jc w:val="center"/>
        <w:rPr>
          <w:sz w:val="22"/>
          <w:szCs w:val="22"/>
        </w:rPr>
      </w:pPr>
    </w:p>
    <w:p w14:paraId="2C037377" w14:textId="77777777" w:rsidR="0033116C" w:rsidRDefault="0033116C">
      <w:pPr>
        <w:spacing w:after="0"/>
        <w:rPr>
          <w:b/>
          <w:sz w:val="22"/>
          <w:szCs w:val="22"/>
        </w:rPr>
      </w:pPr>
      <w:r>
        <w:rPr>
          <w:sz w:val="22"/>
          <w:szCs w:val="22"/>
        </w:rPr>
        <w:br w:type="page"/>
      </w:r>
    </w:p>
    <w:tbl>
      <w:tblPr>
        <w:tblW w:w="9329" w:type="dxa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194"/>
        <w:gridCol w:w="1421"/>
        <w:gridCol w:w="1421"/>
        <w:gridCol w:w="1421"/>
      </w:tblGrid>
      <w:tr w:rsidR="008555C6" w:rsidRPr="004E4BE5" w14:paraId="69CDC189" w14:textId="77777777" w:rsidTr="00EE49EA">
        <w:trPr>
          <w:trHeight w:val="53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DB02F" w14:textId="77777777" w:rsidR="008555C6" w:rsidRPr="004E4BE5" w:rsidRDefault="008555C6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lastRenderedPageBreak/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CDBE2" w14:textId="77777777" w:rsidR="008555C6" w:rsidRPr="004E4BE5" w:rsidRDefault="008555C6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C3AA7" w14:textId="77777777" w:rsidR="008555C6" w:rsidRPr="004E4BE5" w:rsidRDefault="008555C6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2F26F" w14:textId="77777777" w:rsidR="008555C6" w:rsidRPr="004E4BE5" w:rsidRDefault="008555C6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B5707" w14:textId="77777777" w:rsidR="008555C6" w:rsidRPr="004E4BE5" w:rsidRDefault="008555C6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6850D" w14:textId="77777777" w:rsidR="008555C6" w:rsidRDefault="008555C6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repetitions</w:t>
            </w:r>
          </w:p>
        </w:tc>
        <w:tc>
          <w:tcPr>
            <w:tcW w:w="4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37EF" w14:textId="77777777" w:rsidR="008555C6" w:rsidRPr="004E4BE5" w:rsidRDefault="008555C6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[5%, 95%] (dB)</w:t>
            </w:r>
          </w:p>
        </w:tc>
      </w:tr>
      <w:tr w:rsidR="008555C6" w:rsidRPr="004E4BE5" w14:paraId="4FC9F1D9" w14:textId="77777777" w:rsidTr="00EE49EA">
        <w:trPr>
          <w:trHeight w:val="78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68C53" w14:textId="77777777" w:rsidR="008555C6" w:rsidRPr="004E4BE5" w:rsidRDefault="008555C6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200AD" w14:textId="77777777" w:rsidR="008555C6" w:rsidRPr="004E4BE5" w:rsidRDefault="008555C6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0D359" w14:textId="77777777" w:rsidR="008555C6" w:rsidRPr="004E4BE5" w:rsidRDefault="008555C6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E9C1" w14:textId="77777777" w:rsidR="008555C6" w:rsidRPr="004E4BE5" w:rsidRDefault="008555C6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C6495" w14:textId="77777777" w:rsidR="008555C6" w:rsidRPr="004E4BE5" w:rsidRDefault="008555C6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8F4D" w14:textId="77777777" w:rsidR="008555C6" w:rsidRPr="004E4BE5" w:rsidRDefault="008555C6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81BF" w14:textId="77777777" w:rsidR="008555C6" w:rsidRPr="004E4BE5" w:rsidRDefault="008555C6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F5122" w14:textId="77777777" w:rsidR="008555C6" w:rsidRPr="004E4BE5" w:rsidRDefault="008555C6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84989" w14:textId="77777777" w:rsidR="008555C6" w:rsidRPr="004E4BE5" w:rsidRDefault="008555C6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-13 dB</w:t>
            </w:r>
          </w:p>
        </w:tc>
      </w:tr>
      <w:tr w:rsidR="008C1FA3" w:rsidRPr="004E4BE5" w14:paraId="6D755EA5" w14:textId="77777777" w:rsidTr="00EE49EA">
        <w:trPr>
          <w:trHeight w:val="300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FECF3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1D4F5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39B0F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08969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256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43778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0C485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FF88F" w14:textId="79DCF053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F6269" w14:textId="0B1D8E3A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1.2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F3588" w14:textId="7F6B2DBA" w:rsidR="008C1FA3" w:rsidRPr="004E4BE5" w:rsidRDefault="00EE63E4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8C1FA3">
              <w:rPr>
                <w:rFonts w:ascii="Calibri" w:hAnsi="Calibri" w:cs="Calibri"/>
                <w:sz w:val="22"/>
                <w:szCs w:val="22"/>
              </w:rPr>
              <w:t xml:space="preserve">3.1 </w:t>
            </w:r>
          </w:p>
        </w:tc>
      </w:tr>
      <w:tr w:rsidR="008C1FA3" w:rsidRPr="004E4BE5" w14:paraId="314D9E0D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CE1A4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93A9A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BA009D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63246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3537D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6B4C2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141DB" w14:textId="2BFC96C4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83E0F" w14:textId="07E5EAF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0.9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19492" w14:textId="162AB4EA" w:rsidR="008C1FA3" w:rsidRPr="004E4BE5" w:rsidRDefault="00EE63E4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8C1FA3">
              <w:rPr>
                <w:rFonts w:ascii="Calibri" w:hAnsi="Calibri" w:cs="Calibri"/>
                <w:sz w:val="22"/>
                <w:szCs w:val="22"/>
              </w:rPr>
              <w:t xml:space="preserve">2.3 </w:t>
            </w:r>
          </w:p>
        </w:tc>
      </w:tr>
      <w:tr w:rsidR="008C1FA3" w:rsidRPr="004E4BE5" w14:paraId="0830DAE2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5199D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45B0E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45D258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364E4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26062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87C79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C04F3" w14:textId="3E567CDE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6B3B2" w14:textId="5EF2DC43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89034" w14:textId="31E5FA70" w:rsidR="008C1FA3" w:rsidRPr="004E4BE5" w:rsidRDefault="00941C9B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A93E42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A93E42">
              <w:rPr>
                <w:rFonts w:ascii="Calibri" w:hAnsi="Calibri" w:cs="Calibri"/>
                <w:b/>
                <w:bCs/>
                <w:sz w:val="22"/>
                <w:szCs w:val="22"/>
              </w:rPr>
              <w:sym w:font="Symbol" w:char="F0B1"/>
            </w:r>
            <w:r w:rsidRPr="00A93E42">
              <w:rPr>
                <w:rFonts w:ascii="Calibri" w:hAnsi="Calibri" w:cs="Calibri"/>
                <w:b/>
                <w:bCs/>
                <w:sz w:val="22"/>
                <w:szCs w:val="22"/>
              </w:rPr>
              <w:t>6.0)</w:t>
            </w:r>
          </w:p>
        </w:tc>
      </w:tr>
      <w:tr w:rsidR="008C1FA3" w:rsidRPr="004E4BE5" w14:paraId="58DA396A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9C839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30E6C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9D054C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11A11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1AF68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2E939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9EB46" w14:textId="1430A55D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3C5C7" w14:textId="1A73B96F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0.7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74BF8" w14:textId="10D6A954" w:rsidR="008C1FA3" w:rsidRPr="004E4BE5" w:rsidRDefault="00EE63E4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8C1FA3">
              <w:rPr>
                <w:rFonts w:ascii="Calibri" w:hAnsi="Calibri" w:cs="Calibri"/>
                <w:sz w:val="22"/>
                <w:szCs w:val="22"/>
              </w:rPr>
              <w:t xml:space="preserve">1.7 </w:t>
            </w:r>
          </w:p>
        </w:tc>
      </w:tr>
      <w:tr w:rsidR="008C1FA3" w:rsidRPr="004E4BE5" w14:paraId="26C159D4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98CEC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0056A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DC7884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844F4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A3F26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56E0B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B82A7" w14:textId="29449131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FEE4E" w14:textId="649D9789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5CB34" w14:textId="550A8D2C" w:rsidR="008C1FA3" w:rsidRPr="004E4BE5" w:rsidRDefault="00EE63E4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8C1FA3">
              <w:rPr>
                <w:rFonts w:ascii="Calibri" w:hAnsi="Calibri" w:cs="Calibri"/>
                <w:sz w:val="22"/>
                <w:szCs w:val="22"/>
              </w:rPr>
              <w:t xml:space="preserve">1.2 </w:t>
            </w:r>
          </w:p>
        </w:tc>
      </w:tr>
      <w:tr w:rsidR="008C1FA3" w:rsidRPr="004E4BE5" w14:paraId="6A117AAA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FD5B2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5EE49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2335CB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38D55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1AE86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130CE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A3EC7" w14:textId="5294FD83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7405E" w14:textId="71FA9FAE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D3B87" w14:textId="4C259A52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</w:tr>
      <w:tr w:rsidR="008C1FA3" w:rsidRPr="004E4BE5" w14:paraId="048624DB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BB6AE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C12C4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52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28D613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96DD2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6DFBE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23651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AA768" w14:textId="4682C550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4FC6C" w14:textId="0CCB562A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4AB8E" w14:textId="69E6C46E" w:rsidR="008C1FA3" w:rsidRPr="004E4BE5" w:rsidRDefault="00EE63E4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8C1FA3">
              <w:rPr>
                <w:rFonts w:ascii="Calibri" w:hAnsi="Calibri" w:cs="Calibri"/>
                <w:sz w:val="22"/>
                <w:szCs w:val="22"/>
              </w:rPr>
              <w:t xml:space="preserve">2.2 </w:t>
            </w:r>
          </w:p>
        </w:tc>
      </w:tr>
      <w:tr w:rsidR="008C1FA3" w:rsidRPr="004E4BE5" w14:paraId="78C61C27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096DD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863B1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455B1C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52AE5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B7859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4AA0D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C85A5" w14:textId="21D876F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FEB60" w14:textId="6FB5323E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59305" w14:textId="6103CD45" w:rsidR="008C1FA3" w:rsidRPr="004E4BE5" w:rsidRDefault="00EE63E4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8C1FA3">
              <w:rPr>
                <w:rFonts w:ascii="Calibri" w:hAnsi="Calibri" w:cs="Calibri"/>
                <w:sz w:val="22"/>
                <w:szCs w:val="22"/>
              </w:rPr>
              <w:t xml:space="preserve">1.5 </w:t>
            </w:r>
          </w:p>
        </w:tc>
      </w:tr>
      <w:tr w:rsidR="008C1FA3" w:rsidRPr="004E4BE5" w14:paraId="2FC6457A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2EF3D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0E6BB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70592C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99A2A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C2B66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9E8DC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6FCAF" w14:textId="5FB484A9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8D1B1" w14:textId="3171E7F1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1408D" w14:textId="4B11450E" w:rsidR="008C1FA3" w:rsidRPr="004E4BE5" w:rsidRDefault="00941C9B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A93E42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A93E42">
              <w:rPr>
                <w:rFonts w:ascii="Calibri" w:hAnsi="Calibri" w:cs="Calibri"/>
                <w:b/>
                <w:bCs/>
                <w:sz w:val="22"/>
                <w:szCs w:val="22"/>
              </w:rPr>
              <w:sym w:font="Symbol" w:char="F0B1"/>
            </w:r>
            <w:r w:rsidRPr="00A93E42">
              <w:rPr>
                <w:rFonts w:ascii="Calibri" w:hAnsi="Calibri" w:cs="Calibri"/>
                <w:b/>
                <w:bCs/>
                <w:sz w:val="22"/>
                <w:szCs w:val="22"/>
              </w:rPr>
              <w:t>6.0)</w:t>
            </w:r>
          </w:p>
        </w:tc>
      </w:tr>
      <w:tr w:rsidR="008C1FA3" w:rsidRPr="004E4BE5" w14:paraId="6477C88E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43482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F3B3C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D06F19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2E720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996AF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68C2C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C2A3B" w14:textId="0858A099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D06C0" w14:textId="15555C14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8F47A" w14:textId="5C05AE7D" w:rsidR="008C1FA3" w:rsidRPr="004E4BE5" w:rsidRDefault="00EE63E4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8C1FA3">
              <w:rPr>
                <w:rFonts w:ascii="Calibri" w:hAnsi="Calibri" w:cs="Calibri"/>
                <w:sz w:val="22"/>
                <w:szCs w:val="22"/>
              </w:rPr>
              <w:t xml:space="preserve">1.1 </w:t>
            </w:r>
          </w:p>
        </w:tc>
      </w:tr>
      <w:tr w:rsidR="008C1FA3" w:rsidRPr="004E4BE5" w14:paraId="23EBED0E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5E06D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FA492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A928E5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280FA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AE1F7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BB731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FB363" w14:textId="4B15D045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1959D" w14:textId="06BA1FF2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567CE" w14:textId="5A85F95A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 xml:space="preserve">0.8 </w:t>
            </w:r>
          </w:p>
        </w:tc>
      </w:tr>
      <w:tr w:rsidR="008C1FA3" w:rsidRPr="004E4BE5" w14:paraId="6523F813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1F3CD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2BE69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EFB22A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2BDF1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D8160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8E38A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E10A7" w14:textId="4954841E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1C9AF" w14:textId="7BEE16B1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31186" w14:textId="7E95F3F2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</w:tr>
      <w:tr w:rsidR="008C1FA3" w:rsidRPr="004E4BE5" w14:paraId="1AAA5F7C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0EC29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0B304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104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007D4A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35BBF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37C63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7BF2D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DF9B1" w14:textId="1EE3B3DF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0B4B3" w14:textId="2D682EA1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0EFC0" w14:textId="3D912588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1.7</w:t>
            </w:r>
          </w:p>
        </w:tc>
      </w:tr>
      <w:tr w:rsidR="008C1FA3" w:rsidRPr="004E4BE5" w14:paraId="05D3F735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DDD82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78650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788CD8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015E2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449A7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A819C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AED66" w14:textId="20782C75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256F1" w14:textId="10D1944F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E432E" w14:textId="0459B504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1.1</w:t>
            </w:r>
          </w:p>
        </w:tc>
      </w:tr>
      <w:tr w:rsidR="008C1FA3" w:rsidRPr="004E4BE5" w14:paraId="2D7E50D4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F6846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00BDC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A3ED3C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0E95E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59B6E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8B488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2C30F" w14:textId="030C268F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207BD" w14:textId="1500DDDF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FD014" w14:textId="43556418" w:rsidR="008C1FA3" w:rsidRPr="004E4BE5" w:rsidRDefault="00941C9B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A93E42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A93E42">
              <w:rPr>
                <w:rFonts w:ascii="Calibri" w:hAnsi="Calibri" w:cs="Calibri"/>
                <w:b/>
                <w:bCs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3</w:t>
            </w:r>
            <w:r w:rsidRPr="00A93E42">
              <w:rPr>
                <w:rFonts w:ascii="Calibri" w:hAnsi="Calibri" w:cs="Calibri"/>
                <w:b/>
                <w:bCs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5</w:t>
            </w:r>
            <w:r w:rsidRPr="00A93E42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8C1FA3" w:rsidRPr="004E4BE5" w14:paraId="2BE0209B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FAC61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4FD80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6DDF6F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1672F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06950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509FD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D0659" w14:textId="3D4E520E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98390" w14:textId="5333488E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8EF45" w14:textId="4115BE16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0.8</w:t>
            </w:r>
          </w:p>
        </w:tc>
      </w:tr>
      <w:tr w:rsidR="008C1FA3" w:rsidRPr="004E4BE5" w14:paraId="4ED20629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F9B6C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A5228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FE8CCB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C0D6E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C0BF3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36510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8CCFB" w14:textId="00AEBCDB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CC5E5" w14:textId="71734FB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0E731" w14:textId="7A2A22D6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0.5</w:t>
            </w:r>
          </w:p>
        </w:tc>
      </w:tr>
      <w:tr w:rsidR="008C1FA3" w:rsidRPr="004E4BE5" w14:paraId="379AAB2B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3380C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A0671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65EDF8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749E5" w14:textId="77777777" w:rsidR="008C1FA3" w:rsidRPr="004E4BE5" w:rsidRDefault="008C1FA3" w:rsidP="008C1FA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A80F9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2C5CB" w14:textId="77777777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AE7D2" w14:textId="3EE3A15D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C2C6C" w14:textId="44E3F7A9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0E980" w14:textId="48A8DEE2" w:rsidR="008C1FA3" w:rsidRPr="004E4BE5" w:rsidRDefault="008C1FA3" w:rsidP="008C1FA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</w:tr>
    </w:tbl>
    <w:p w14:paraId="20145A6F" w14:textId="4B37F4F1" w:rsidR="001C3034" w:rsidRDefault="008555C6" w:rsidP="001E479B">
      <w:pPr>
        <w:pStyle w:val="Caption"/>
        <w:jc w:val="center"/>
        <w:rPr>
          <w:sz w:val="22"/>
          <w:szCs w:val="22"/>
        </w:rPr>
      </w:pPr>
      <w:r w:rsidRPr="008555C6">
        <w:rPr>
          <w:sz w:val="22"/>
          <w:szCs w:val="22"/>
        </w:rPr>
        <w:t xml:space="preserve">Table </w:t>
      </w:r>
      <w:r w:rsidRPr="008555C6">
        <w:rPr>
          <w:sz w:val="22"/>
          <w:szCs w:val="22"/>
        </w:rPr>
        <w:fldChar w:fldCharType="begin"/>
      </w:r>
      <w:r w:rsidRPr="008555C6">
        <w:rPr>
          <w:sz w:val="22"/>
          <w:szCs w:val="22"/>
        </w:rPr>
        <w:instrText xml:space="preserve"> SEQ Table \* ARABIC </w:instrText>
      </w:r>
      <w:r w:rsidRPr="008555C6">
        <w:rPr>
          <w:sz w:val="22"/>
          <w:szCs w:val="22"/>
        </w:rPr>
        <w:fldChar w:fldCharType="separate"/>
      </w:r>
      <w:r w:rsidR="00052588">
        <w:rPr>
          <w:noProof/>
          <w:sz w:val="22"/>
          <w:szCs w:val="22"/>
        </w:rPr>
        <w:t>9</w:t>
      </w:r>
      <w:r w:rsidRPr="008555C6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</w:t>
      </w:r>
      <w:r w:rsidR="001E479B">
        <w:rPr>
          <w:sz w:val="22"/>
          <w:szCs w:val="22"/>
        </w:rPr>
        <w:t>PRS-RSRP simulation results for FR1, SCS = 15 kHz, TDL-A.</w:t>
      </w:r>
      <w:r w:rsidR="00C65380">
        <w:rPr>
          <w:sz w:val="22"/>
          <w:szCs w:val="22"/>
        </w:rPr>
        <w:t xml:space="preserve"> Values in parentheses are the Rel-16 baseline requirements (without margin).</w:t>
      </w:r>
    </w:p>
    <w:p w14:paraId="66FBBB1E" w14:textId="62465692" w:rsidR="00A02754" w:rsidRDefault="00A02754">
      <w:pPr>
        <w:spacing w:after="0"/>
        <w:rPr>
          <w:sz w:val="22"/>
          <w:szCs w:val="22"/>
        </w:rPr>
      </w:pPr>
    </w:p>
    <w:p w14:paraId="3F7415BA" w14:textId="77777777" w:rsidR="00A02754" w:rsidRDefault="00A02754">
      <w:pPr>
        <w:spacing w:after="0"/>
        <w:rPr>
          <w:sz w:val="22"/>
          <w:szCs w:val="22"/>
        </w:rPr>
      </w:pPr>
    </w:p>
    <w:p w14:paraId="55F04F63" w14:textId="70A0E19A" w:rsidR="001C3034" w:rsidRDefault="001C3034">
      <w:pPr>
        <w:spacing w:after="0"/>
        <w:rPr>
          <w:b/>
          <w:sz w:val="22"/>
          <w:szCs w:val="22"/>
        </w:rPr>
      </w:pPr>
      <w:r>
        <w:rPr>
          <w:sz w:val="22"/>
          <w:szCs w:val="22"/>
        </w:rPr>
        <w:br w:type="page"/>
      </w:r>
    </w:p>
    <w:tbl>
      <w:tblPr>
        <w:tblW w:w="9329" w:type="dxa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194"/>
        <w:gridCol w:w="1421"/>
        <w:gridCol w:w="1421"/>
        <w:gridCol w:w="1421"/>
      </w:tblGrid>
      <w:tr w:rsidR="001C3034" w:rsidRPr="004E4BE5" w14:paraId="34055A02" w14:textId="77777777" w:rsidTr="00EE49EA">
        <w:trPr>
          <w:trHeight w:val="53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AC54D" w14:textId="77777777" w:rsidR="001C3034" w:rsidRPr="004E4BE5" w:rsidRDefault="001C3034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lastRenderedPageBreak/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FE9E0" w14:textId="77777777" w:rsidR="001C3034" w:rsidRPr="004E4BE5" w:rsidRDefault="001C3034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BF41D" w14:textId="77777777" w:rsidR="001C3034" w:rsidRPr="004E4BE5" w:rsidRDefault="001C3034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0F027" w14:textId="77777777" w:rsidR="001C3034" w:rsidRPr="004E4BE5" w:rsidRDefault="001C3034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9C60F" w14:textId="77777777" w:rsidR="001C3034" w:rsidRPr="004E4BE5" w:rsidRDefault="001C3034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A008A3" w14:textId="77777777" w:rsidR="001C3034" w:rsidRDefault="001C3034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repetitions</w:t>
            </w:r>
          </w:p>
        </w:tc>
        <w:tc>
          <w:tcPr>
            <w:tcW w:w="4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313B" w14:textId="77777777" w:rsidR="001C3034" w:rsidRPr="004E4BE5" w:rsidRDefault="001C3034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[5%, 95%] (dB)</w:t>
            </w:r>
          </w:p>
        </w:tc>
      </w:tr>
      <w:tr w:rsidR="001C3034" w:rsidRPr="004E4BE5" w14:paraId="503C4093" w14:textId="77777777" w:rsidTr="00EE49EA">
        <w:trPr>
          <w:trHeight w:val="78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AD3B2" w14:textId="77777777" w:rsidR="001C3034" w:rsidRPr="004E4BE5" w:rsidRDefault="001C3034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82CC1" w14:textId="77777777" w:rsidR="001C3034" w:rsidRPr="004E4BE5" w:rsidRDefault="001C3034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9C0D4" w14:textId="77777777" w:rsidR="001C3034" w:rsidRPr="004E4BE5" w:rsidRDefault="001C3034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76141" w14:textId="77777777" w:rsidR="001C3034" w:rsidRPr="004E4BE5" w:rsidRDefault="001C3034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AC518" w14:textId="77777777" w:rsidR="001C3034" w:rsidRPr="004E4BE5" w:rsidRDefault="001C3034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F253" w14:textId="77777777" w:rsidR="001C3034" w:rsidRPr="004E4BE5" w:rsidRDefault="001C3034" w:rsidP="00EE49E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345E" w14:textId="77777777" w:rsidR="001C3034" w:rsidRPr="004E4BE5" w:rsidRDefault="001C3034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DC84D" w14:textId="77777777" w:rsidR="001C3034" w:rsidRPr="004E4BE5" w:rsidRDefault="001C3034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9F6C2" w14:textId="77777777" w:rsidR="001C3034" w:rsidRPr="004E4BE5" w:rsidRDefault="001C3034" w:rsidP="00EE49E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-13 dB</w:t>
            </w:r>
          </w:p>
        </w:tc>
      </w:tr>
      <w:tr w:rsidR="003B7BDD" w:rsidRPr="004E4BE5" w14:paraId="1EED7643" w14:textId="77777777" w:rsidTr="00EE49EA">
        <w:trPr>
          <w:trHeight w:val="300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627E9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5EDAF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C3CD2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633DC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04428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38614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B750D" w14:textId="4A959243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1.0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627A7" w14:textId="59761932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1.6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BE06C" w14:textId="1554D24F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 xml:space="preserve">4.7 </w:t>
            </w:r>
          </w:p>
        </w:tc>
      </w:tr>
      <w:tr w:rsidR="003B7BDD" w:rsidRPr="004E4BE5" w14:paraId="52559DB6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EB8D1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4E08C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0744A9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1CD27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82F20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4D648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D8B6E" w14:textId="671902DC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0.7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ADDCB" w14:textId="22B17792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1.1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B7E9F" w14:textId="6987AF16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 xml:space="preserve">3.4 </w:t>
            </w:r>
          </w:p>
        </w:tc>
      </w:tr>
      <w:tr w:rsidR="003B7BDD" w:rsidRPr="004E4BE5" w14:paraId="345D3C80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02403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25936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E54974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FC300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8CB5C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E8C12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06DEC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5D957" w14:textId="001A3C28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FB9F1" w14:textId="783F9402" w:rsidR="003B7BDD" w:rsidRPr="004E4BE5" w:rsidRDefault="00941C9B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A93E42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A93E42">
              <w:rPr>
                <w:rFonts w:ascii="Calibri" w:hAnsi="Calibri" w:cs="Calibri"/>
                <w:b/>
                <w:bCs/>
                <w:sz w:val="22"/>
                <w:szCs w:val="22"/>
              </w:rPr>
              <w:sym w:font="Symbol" w:char="F0B1"/>
            </w:r>
            <w:r w:rsidRPr="00A93E42">
              <w:rPr>
                <w:rFonts w:ascii="Calibri" w:hAnsi="Calibri" w:cs="Calibri"/>
                <w:b/>
                <w:bCs/>
                <w:sz w:val="22"/>
                <w:szCs w:val="22"/>
              </w:rPr>
              <w:t>6.0)</w:t>
            </w:r>
            <w:r w:rsidR="003B7BD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3B7BDD" w:rsidRPr="004E4BE5" w14:paraId="0691EC55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6CE31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129E1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309526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6A8C0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48E57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5691D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E3848" w14:textId="458F9FB1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1E539" w14:textId="0D44DECE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35E9F" w14:textId="76D52209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 xml:space="preserve">2.4 </w:t>
            </w:r>
          </w:p>
        </w:tc>
      </w:tr>
      <w:tr w:rsidR="003B7BDD" w:rsidRPr="004E4BE5" w14:paraId="604A369B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42D8E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46EAA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462D94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F349F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297E5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A07C0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84F9B" w14:textId="31EE271D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2B4B8" w14:textId="2624323F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BAE4B" w14:textId="14F42FA9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 xml:space="preserve">1.8 </w:t>
            </w:r>
          </w:p>
        </w:tc>
      </w:tr>
      <w:tr w:rsidR="003B7BDD" w:rsidRPr="004E4BE5" w14:paraId="43CEB94B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DBD77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A39F4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8DF032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4B4F7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F2972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5B95A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4A1B8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CB22A" w14:textId="3B70963F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BB014" w14:textId="767E1EDC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3B7BDD" w:rsidRPr="004E4BE5" w14:paraId="7983D45A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75DC4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51B24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AF267F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497B2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C8565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645BD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E3987" w14:textId="185F46E6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1D007" w14:textId="55A85135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66A2B" w14:textId="11F76A9D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2.1</w:t>
            </w:r>
          </w:p>
        </w:tc>
      </w:tr>
      <w:tr w:rsidR="003B7BDD" w:rsidRPr="004E4BE5" w14:paraId="6EF75A65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66DA4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90A9D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F9014D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3BFC4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07F0B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6B5B8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61CD3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CA157" w14:textId="3540528B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68CE0" w14:textId="5BC1CBA5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1.5</w:t>
            </w:r>
          </w:p>
        </w:tc>
      </w:tr>
      <w:tr w:rsidR="003B7BDD" w:rsidRPr="004E4BE5" w14:paraId="11D04345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3B99F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4D604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931558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6AC28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7620B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92A9F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4DB86" w14:textId="597A66AE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65B46" w14:textId="09052C14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88417" w14:textId="42D39979" w:rsidR="003B7BDD" w:rsidRPr="004E4BE5" w:rsidRDefault="00941C9B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A93E42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A93E42">
              <w:rPr>
                <w:rFonts w:ascii="Calibri" w:hAnsi="Calibri" w:cs="Calibri"/>
                <w:b/>
                <w:bCs/>
                <w:sz w:val="22"/>
                <w:szCs w:val="22"/>
              </w:rPr>
              <w:sym w:font="Symbol" w:char="F0B1"/>
            </w:r>
            <w:r w:rsidRPr="00A93E42">
              <w:rPr>
                <w:rFonts w:ascii="Calibri" w:hAnsi="Calibri" w:cs="Calibri"/>
                <w:b/>
                <w:bCs/>
                <w:sz w:val="22"/>
                <w:szCs w:val="22"/>
              </w:rPr>
              <w:t>6.0)</w:t>
            </w:r>
          </w:p>
        </w:tc>
      </w:tr>
      <w:tr w:rsidR="003B7BDD" w:rsidRPr="004E4BE5" w14:paraId="1105B072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16A88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0D3A7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D4650B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51363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5A63E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753DF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94018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CA765" w14:textId="7FAB74BC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E9CE4" w14:textId="32EF4A5A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1.0</w:t>
            </w:r>
          </w:p>
        </w:tc>
      </w:tr>
      <w:tr w:rsidR="003B7BDD" w:rsidRPr="004E4BE5" w14:paraId="7231A75C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EC22F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C4477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5B5655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BD133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54E97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4F87C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D69D0" w14:textId="69AF11A5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13651" w14:textId="6FAA531E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D8E86" w14:textId="21043B89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0.7</w:t>
            </w:r>
          </w:p>
        </w:tc>
      </w:tr>
      <w:tr w:rsidR="003B7BDD" w:rsidRPr="004E4BE5" w14:paraId="7BAC8CDA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E57D9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D2188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EC486E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37EA1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D91B9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C38A0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54AD6" w14:textId="6188F0D2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4BF32" w14:textId="05F50AB0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7B7A1" w14:textId="7E5E180F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</w:tr>
      <w:tr w:rsidR="003B7BDD" w:rsidRPr="004E4BE5" w14:paraId="541E54B1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480A8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87171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54CFAC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FC83C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17BF6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D883A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FD64A" w14:textId="7C44C75F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C97B8" w14:textId="7443ABCB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54896" w14:textId="4A6DD4A8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1.8</w:t>
            </w:r>
          </w:p>
        </w:tc>
      </w:tr>
      <w:tr w:rsidR="003B7BDD" w:rsidRPr="004E4BE5" w14:paraId="45C3CD7E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3FEF8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93374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B7CE4A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1F57A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32842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C24C5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B8DA2" w14:textId="75A17EF2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54143" w14:textId="63227B5D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59722" w14:textId="7283FF54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1.2</w:t>
            </w:r>
          </w:p>
        </w:tc>
      </w:tr>
      <w:tr w:rsidR="003B7BDD" w:rsidRPr="004E4BE5" w14:paraId="4E9D5AF5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F21F6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67CE8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E2C65F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0E82D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7F2FE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1E2A7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0D51F" w14:textId="0B0E4F19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CBF6F" w14:textId="765EDB10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8CF81" w14:textId="6CF576A7" w:rsidR="003B7BDD" w:rsidRPr="004E4BE5" w:rsidRDefault="00941C9B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A93E42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A93E42">
              <w:rPr>
                <w:rFonts w:ascii="Calibri" w:hAnsi="Calibri" w:cs="Calibri"/>
                <w:b/>
                <w:bCs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2</w:t>
            </w:r>
            <w:r w:rsidRPr="00A93E42">
              <w:rPr>
                <w:rFonts w:ascii="Calibri" w:hAnsi="Calibri" w:cs="Calibri"/>
                <w:b/>
                <w:bCs/>
                <w:sz w:val="22"/>
                <w:szCs w:val="22"/>
              </w:rPr>
              <w:t>.0)</w:t>
            </w:r>
          </w:p>
        </w:tc>
      </w:tr>
      <w:tr w:rsidR="003B7BDD" w:rsidRPr="004E4BE5" w14:paraId="65C0EF1C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753B5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2ED0A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1C91DE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4C771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41310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C44ED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CF218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04CD2" w14:textId="3CE378ED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006C7" w14:textId="35ECD79D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 xml:space="preserve">0.7 </w:t>
            </w:r>
          </w:p>
        </w:tc>
      </w:tr>
      <w:tr w:rsidR="003B7BDD" w:rsidRPr="004E4BE5" w14:paraId="7E002EF9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1F7E3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F9CD4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2030ED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1F1FB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CE3A7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663B9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C72D1" w14:textId="613A912A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DA820" w14:textId="7DA2E34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79231" w14:textId="6CF60A0F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 xml:space="preserve">0.5 </w:t>
            </w:r>
          </w:p>
        </w:tc>
      </w:tr>
      <w:tr w:rsidR="003B7BDD" w:rsidRPr="004E4BE5" w14:paraId="202F90DD" w14:textId="77777777" w:rsidTr="00EE49E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70A1B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B8D31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947369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C381E" w14:textId="77777777" w:rsidR="003B7BDD" w:rsidRPr="004E4BE5" w:rsidRDefault="003B7BDD" w:rsidP="003B7BD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1C0DA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01888" w14:textId="77777777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9C8C4" w14:textId="4D457D08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7B2E3" w14:textId="66631CD3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68455" w14:textId="078C0202" w:rsidR="003B7BDD" w:rsidRPr="004E4BE5" w:rsidRDefault="003B7BDD" w:rsidP="003B7B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</w:tr>
    </w:tbl>
    <w:p w14:paraId="51118577" w14:textId="2D3FDEDE" w:rsidR="002744B4" w:rsidRDefault="001C3034" w:rsidP="001C3034">
      <w:pPr>
        <w:pStyle w:val="Caption"/>
        <w:jc w:val="center"/>
        <w:rPr>
          <w:sz w:val="22"/>
          <w:szCs w:val="22"/>
        </w:rPr>
      </w:pPr>
      <w:r w:rsidRPr="001C3034">
        <w:rPr>
          <w:sz w:val="22"/>
          <w:szCs w:val="22"/>
        </w:rPr>
        <w:t xml:space="preserve">Table </w:t>
      </w:r>
      <w:r w:rsidRPr="001C3034">
        <w:rPr>
          <w:sz w:val="22"/>
          <w:szCs w:val="22"/>
        </w:rPr>
        <w:fldChar w:fldCharType="begin"/>
      </w:r>
      <w:r w:rsidRPr="001C3034">
        <w:rPr>
          <w:sz w:val="22"/>
          <w:szCs w:val="22"/>
        </w:rPr>
        <w:instrText xml:space="preserve"> SEQ Table \* ARABIC </w:instrText>
      </w:r>
      <w:r w:rsidRPr="001C3034">
        <w:rPr>
          <w:sz w:val="22"/>
          <w:szCs w:val="22"/>
        </w:rPr>
        <w:fldChar w:fldCharType="separate"/>
      </w:r>
      <w:r w:rsidR="00052588">
        <w:rPr>
          <w:noProof/>
          <w:sz w:val="22"/>
          <w:szCs w:val="22"/>
        </w:rPr>
        <w:t>10</w:t>
      </w:r>
      <w:r w:rsidRPr="001C3034">
        <w:rPr>
          <w:sz w:val="22"/>
          <w:szCs w:val="22"/>
        </w:rPr>
        <w:fldChar w:fldCharType="end"/>
      </w:r>
      <w:r>
        <w:rPr>
          <w:sz w:val="22"/>
          <w:szCs w:val="22"/>
        </w:rPr>
        <w:t>: PRS-RSRP simulation results for FR1, SCS = 30 kHz, TDL-A.</w:t>
      </w:r>
      <w:r w:rsidR="00C65380">
        <w:rPr>
          <w:sz w:val="22"/>
          <w:szCs w:val="22"/>
        </w:rPr>
        <w:t xml:space="preserve"> Values in parentheses are the Rel-16 baseline requirements (without margin).</w:t>
      </w:r>
    </w:p>
    <w:p w14:paraId="0E785CFB" w14:textId="3A440D27" w:rsidR="00E27AF5" w:rsidRDefault="00E27AF5" w:rsidP="00E27AF5"/>
    <w:p w14:paraId="67CC5794" w14:textId="315B1BE1" w:rsidR="00E27AF5" w:rsidRPr="00626F45" w:rsidRDefault="00E27AF5" w:rsidP="00E27AF5">
      <w:r w:rsidRPr="00814F14">
        <w:rPr>
          <w:b/>
          <w:bCs/>
          <w:sz w:val="22"/>
          <w:szCs w:val="22"/>
        </w:rPr>
        <w:t xml:space="preserve">Observation </w:t>
      </w:r>
      <w:r w:rsidR="006F1A5E">
        <w:rPr>
          <w:b/>
          <w:bCs/>
          <w:sz w:val="22"/>
          <w:szCs w:val="22"/>
        </w:rPr>
        <w:t>6</w:t>
      </w:r>
      <w:r w:rsidRPr="00814F14">
        <w:rPr>
          <w:b/>
          <w:bCs/>
          <w:sz w:val="22"/>
          <w:szCs w:val="22"/>
        </w:rPr>
        <w:t xml:space="preserve">: For FR1, Rel-16 </w:t>
      </w:r>
      <w:r w:rsidR="0063148F">
        <w:rPr>
          <w:b/>
          <w:bCs/>
          <w:sz w:val="22"/>
          <w:szCs w:val="22"/>
        </w:rPr>
        <w:t>PRS-</w:t>
      </w:r>
      <w:r>
        <w:rPr>
          <w:b/>
          <w:bCs/>
          <w:sz w:val="22"/>
          <w:szCs w:val="22"/>
        </w:rPr>
        <w:t>RSRP</w:t>
      </w:r>
      <w:r w:rsidRPr="00814F14">
        <w:rPr>
          <w:b/>
          <w:bCs/>
          <w:sz w:val="22"/>
          <w:szCs w:val="22"/>
        </w:rPr>
        <w:t xml:space="preserve"> </w:t>
      </w:r>
      <w:r w:rsidR="0063148F">
        <w:rPr>
          <w:b/>
          <w:bCs/>
          <w:sz w:val="22"/>
          <w:szCs w:val="22"/>
        </w:rPr>
        <w:t xml:space="preserve">absolute </w:t>
      </w:r>
      <w:r w:rsidRPr="00814F14">
        <w:rPr>
          <w:b/>
          <w:bCs/>
          <w:sz w:val="22"/>
          <w:szCs w:val="22"/>
        </w:rPr>
        <w:t xml:space="preserve">accuracy requirements at SINR = -13 dB can be met at SINR </w:t>
      </w:r>
      <w:r>
        <w:rPr>
          <w:b/>
          <w:bCs/>
          <w:sz w:val="22"/>
          <w:szCs w:val="22"/>
        </w:rPr>
        <w:t>=</w:t>
      </w:r>
      <w:r w:rsidRPr="00814F14">
        <w:rPr>
          <w:b/>
          <w:bCs/>
          <w:sz w:val="22"/>
          <w:szCs w:val="22"/>
        </w:rPr>
        <w:t xml:space="preserve"> -</w:t>
      </w:r>
      <w:r>
        <w:rPr>
          <w:b/>
          <w:bCs/>
          <w:sz w:val="22"/>
          <w:szCs w:val="22"/>
        </w:rPr>
        <w:t>6</w:t>
      </w:r>
      <w:r w:rsidRPr="00814F14">
        <w:rPr>
          <w:b/>
          <w:bCs/>
          <w:sz w:val="22"/>
          <w:szCs w:val="22"/>
        </w:rPr>
        <w:t xml:space="preserve"> dB with number of samples M1 = 1, 2.</w:t>
      </w:r>
    </w:p>
    <w:p w14:paraId="5FB96E61" w14:textId="7A25C87E" w:rsidR="00B83EB6" w:rsidRDefault="00B83EB6">
      <w:pPr>
        <w:spacing w:after="0"/>
      </w:pPr>
      <w:r>
        <w:br w:type="page"/>
      </w:r>
    </w:p>
    <w:tbl>
      <w:tblPr>
        <w:tblW w:w="9329" w:type="dxa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194"/>
        <w:gridCol w:w="1421"/>
        <w:gridCol w:w="1421"/>
        <w:gridCol w:w="1421"/>
      </w:tblGrid>
      <w:tr w:rsidR="00B83EB6" w:rsidRPr="004E4BE5" w14:paraId="5D6F65D2" w14:textId="77777777" w:rsidTr="007A11C2">
        <w:trPr>
          <w:trHeight w:val="53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B0F82" w14:textId="77777777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lastRenderedPageBreak/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EAAEC" w14:textId="77777777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FD828" w14:textId="77777777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447C1" w14:textId="77777777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18D0F" w14:textId="77777777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ED390A" w14:textId="77777777" w:rsidR="00B83EB6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repetitions</w:t>
            </w:r>
          </w:p>
        </w:tc>
        <w:tc>
          <w:tcPr>
            <w:tcW w:w="4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1FE24" w14:textId="77777777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[5%, 95%] (dB)</w:t>
            </w:r>
          </w:p>
        </w:tc>
      </w:tr>
      <w:tr w:rsidR="00B83EB6" w:rsidRPr="004E4BE5" w14:paraId="59B8DCF4" w14:textId="77777777" w:rsidTr="007A11C2">
        <w:trPr>
          <w:trHeight w:val="78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212B7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4BFC4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D680C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D3D6C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A2064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8A19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BEE4" w14:textId="77777777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F1A8E" w14:textId="77777777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A7861" w14:textId="77777777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-13 dB</w:t>
            </w:r>
          </w:p>
        </w:tc>
      </w:tr>
      <w:tr w:rsidR="00B83EB6" w:rsidRPr="004E4BE5" w14:paraId="11147D93" w14:textId="77777777" w:rsidTr="007A11C2">
        <w:trPr>
          <w:trHeight w:val="300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173EE" w14:textId="6E546276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  <w:r w:rsidR="004D137D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92B87" w14:textId="6A595D88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7D17A" w14:textId="49978B39" w:rsidR="00B83EB6" w:rsidRPr="004E4BE5" w:rsidRDefault="003304E1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</w:t>
            </w:r>
            <w:r w:rsidR="00B83EB6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0</w:t>
            </w: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C23B1" w14:textId="4C87D7D4" w:rsidR="00B83EB6" w:rsidRPr="004E4BE5" w:rsidRDefault="003304E1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20621" w14:textId="77777777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20F1B" w14:textId="77777777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A66F6" w14:textId="7D96D720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</w:t>
            </w:r>
            <w:r w:rsidR="00FB05D4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CB146" w14:textId="7ED93A23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26162F">
              <w:rPr>
                <w:rFonts w:ascii="Calibri" w:hAnsi="Calibri" w:cs="Calibri"/>
                <w:sz w:val="22"/>
                <w:szCs w:val="22"/>
              </w:rPr>
              <w:t>0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  <w:r w:rsidR="002D71A4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9B654" w14:textId="79537C75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2D71A4">
              <w:rPr>
                <w:rFonts w:ascii="Calibri" w:hAnsi="Calibri" w:cs="Calibri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sz w:val="22"/>
                <w:szCs w:val="22"/>
              </w:rPr>
              <w:t>.2</w:t>
            </w:r>
          </w:p>
        </w:tc>
      </w:tr>
      <w:tr w:rsidR="00B83EB6" w:rsidRPr="004E4BE5" w14:paraId="6FB270B0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227B3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9D9D0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05EDF5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6B157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E0848" w14:textId="77777777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09C67" w14:textId="77777777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D0AFD" w14:textId="7542AC85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</w:t>
            </w:r>
            <w:r w:rsidR="00FB05D4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B5125" w14:textId="638AA2F2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</w:t>
            </w:r>
            <w:r w:rsidR="002D71A4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4CBFE" w14:textId="12DA9695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2D71A4">
              <w:rPr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  <w:r w:rsidR="002D71A4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</w:tr>
      <w:tr w:rsidR="00B83EB6" w:rsidRPr="004E4BE5" w14:paraId="31FD46E8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A1097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B460C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3B285B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7F76A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B5481" w14:textId="77777777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5BF24" w14:textId="77777777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29F98" w14:textId="07687E76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16A0E" w14:textId="77777777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E5AC7" w14:textId="53A758D2" w:rsidR="00B83EB6" w:rsidRPr="004E4BE5" w:rsidRDefault="00BF2BD5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F2BD5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±</w:t>
            </w:r>
            <w:r w:rsidR="006B29D8">
              <w:rPr>
                <w:rFonts w:ascii="Calibri" w:hAnsi="Calibri" w:cs="Calibri"/>
                <w:b/>
                <w:bCs/>
                <w:sz w:val="22"/>
                <w:szCs w:val="22"/>
              </w:rPr>
              <w:t>4.5</w:t>
            </w:r>
            <w:r w:rsidRPr="00BF2BD5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B83EB6" w:rsidRPr="004E4BE5" w14:paraId="2D03D5E6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5F81D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C5578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478367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90A11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41BF3" w14:textId="77777777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0F0B9" w14:textId="77777777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FD2EE" w14:textId="2CF8CE76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</w:t>
            </w:r>
            <w:r w:rsidR="00AF6BC7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BD99C" w14:textId="77777777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83E1E" w14:textId="68E49DE9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1.</w:t>
            </w:r>
            <w:r w:rsidR="002D71A4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</w:tr>
      <w:tr w:rsidR="00B83EB6" w:rsidRPr="004E4BE5" w14:paraId="493406A2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19999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E292C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DE455E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7EC75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71F04" w14:textId="77777777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DC67A" w14:textId="77777777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410FC" w14:textId="2ACBBD60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</w:t>
            </w:r>
            <w:r w:rsidR="00AF6BC7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C6525" w14:textId="77777777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10EDD" w14:textId="258ADA13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1.</w:t>
            </w:r>
            <w:r w:rsidR="002D71A4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</w:tr>
      <w:tr w:rsidR="00B83EB6" w:rsidRPr="004E4BE5" w14:paraId="0A665E59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F403A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FE6EE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CB2E06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175CC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0CFE0" w14:textId="77777777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3AA20" w14:textId="77777777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28117" w14:textId="72C84411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F25AC" w14:textId="77777777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51AEB" w14:textId="31A39AC3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</w:tr>
      <w:tr w:rsidR="00B83EB6" w:rsidRPr="004E4BE5" w14:paraId="630291DE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E3FEC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6EE11" w14:textId="007B4DAD" w:rsidR="00B83EB6" w:rsidRPr="004E4BE5" w:rsidRDefault="003304E1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87D7E4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23E3D" w14:textId="4C604955" w:rsidR="00B83EB6" w:rsidRPr="004E4BE5" w:rsidRDefault="003304E1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A801B" w14:textId="77777777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14C66" w14:textId="77777777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CAE8F" w14:textId="77777777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1850E" w14:textId="77777777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0.7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A5382" w14:textId="7411404E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1.</w:t>
            </w:r>
            <w:r w:rsidR="002431E0">
              <w:rPr>
                <w:rFonts w:ascii="Calibri" w:hAnsi="Calibri" w:cs="Calibri"/>
                <w:sz w:val="22"/>
                <w:szCs w:val="22"/>
              </w:rPr>
              <w:t>8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B83EB6" w:rsidRPr="004E4BE5" w14:paraId="34E27D99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2E436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9E168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E91AF1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B3FF5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15A84" w14:textId="77777777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A62DA" w14:textId="77777777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F2A6C" w14:textId="7D02DE43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</w:t>
            </w:r>
            <w:r w:rsidR="006C4A93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B5A49" w14:textId="77777777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36F52" w14:textId="3BCDE6D4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1.</w:t>
            </w:r>
            <w:r w:rsidR="002431E0">
              <w:rPr>
                <w:rFonts w:ascii="Calibri" w:hAnsi="Calibri" w:cs="Calibri"/>
                <w:sz w:val="22"/>
                <w:szCs w:val="22"/>
              </w:rPr>
              <w:t>6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B83EB6" w:rsidRPr="004E4BE5" w14:paraId="603A2172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92421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C061E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B377C0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5EC33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32623" w14:textId="77777777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ADCBE" w14:textId="77777777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31832" w14:textId="602F9F3D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438B0" w14:textId="77777777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FAD59" w14:textId="776F9F55" w:rsidR="00B83EB6" w:rsidRPr="004E4BE5" w:rsidRDefault="00057E1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F2BD5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±4.5</w:t>
            </w:r>
            <w:r w:rsidRPr="00BF2BD5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B83EB6" w:rsidRPr="004E4BE5" w14:paraId="3360748F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204C2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4100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534B28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7132D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77BE4" w14:textId="77777777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8ABCC" w14:textId="77777777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3A660" w14:textId="43B2A6CC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</w:t>
            </w:r>
            <w:r w:rsidR="006C4A93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26E9E" w14:textId="77777777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A70A7" w14:textId="08EF1F96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2431E0">
              <w:rPr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  <w:r w:rsidR="002431E0">
              <w:rPr>
                <w:rFonts w:ascii="Calibri" w:hAnsi="Calibri" w:cs="Calibri"/>
                <w:sz w:val="22"/>
                <w:szCs w:val="22"/>
              </w:rPr>
              <w:t>4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B83EB6" w:rsidRPr="004E4BE5" w14:paraId="240FB0C2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6D24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BB3BB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EAC282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4CA32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DB942" w14:textId="77777777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8CB53" w14:textId="77777777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D31C1" w14:textId="5138761F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</w:t>
            </w:r>
            <w:r w:rsidR="006C4A93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A83AB" w14:textId="0DD9505A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</w:t>
            </w:r>
            <w:r w:rsidR="00100E83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A06B1" w14:textId="471FC7EE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861D26">
              <w:rPr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  <w:r w:rsidR="00861D26">
              <w:rPr>
                <w:rFonts w:ascii="Calibri" w:hAnsi="Calibri" w:cs="Calibri"/>
                <w:sz w:val="22"/>
                <w:szCs w:val="22"/>
              </w:rPr>
              <w:t>3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B83EB6" w:rsidRPr="004E4BE5" w14:paraId="1A027EDE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CD101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AD4A0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EBDFFA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C8290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9BB30" w14:textId="77777777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ED110" w14:textId="77777777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74E98" w14:textId="37B873D0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EF9C1" w14:textId="77777777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04778" w14:textId="3C356D31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</w:tr>
      <w:tr w:rsidR="00B83EB6" w:rsidRPr="004E4BE5" w14:paraId="557FE722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9CDEF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E3383" w14:textId="0D61EFA9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  <w:r w:rsidR="003304E1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8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3AF731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9DB09" w14:textId="472471C3" w:rsidR="00B83EB6" w:rsidRPr="004E4BE5" w:rsidRDefault="003304E1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49FA4" w14:textId="77777777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D3956" w14:textId="77777777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D5B27" w14:textId="66BAAA35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</w:t>
            </w:r>
            <w:r w:rsidR="00A813A7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EC8E0" w14:textId="77777777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D1C35" w14:textId="7E94E26A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1.</w:t>
            </w:r>
            <w:r w:rsidR="00C56A7E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</w:tr>
      <w:tr w:rsidR="00B83EB6" w:rsidRPr="004E4BE5" w14:paraId="6EF8A3F9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2E0F0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C2C03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0113E2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47FB3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3C225" w14:textId="77777777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BE504" w14:textId="77777777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D84E5" w14:textId="5AB9CAE0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</w:t>
            </w:r>
            <w:r w:rsidR="00A813A7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0391A" w14:textId="25576A32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</w:t>
            </w:r>
            <w:r w:rsidR="00CA69D2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B9AA7" w14:textId="30BF0B19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C56A7E">
              <w:rPr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  <w:r w:rsidR="00C56A7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</w:tr>
      <w:tr w:rsidR="00B83EB6" w:rsidRPr="004E4BE5" w14:paraId="4B8AFF49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78735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AF0EB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893A17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67293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652BC" w14:textId="77777777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0CE57" w14:textId="77777777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8A37D" w14:textId="0C6EE973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4E1FA" w14:textId="2119549F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E1F7E" w14:textId="4BC99F28" w:rsidR="00B83EB6" w:rsidRPr="004E4BE5" w:rsidRDefault="000A1337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F2BD5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±2.0</w:t>
            </w:r>
            <w:r w:rsidRPr="00BF2BD5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B83EB6" w:rsidRPr="004E4BE5" w14:paraId="115AE14A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07D8B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D1829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E4AE7E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6EA32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35282" w14:textId="77777777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136F8" w14:textId="77777777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69799" w14:textId="7B17A5AD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</w:t>
            </w:r>
            <w:r w:rsidR="00A813A7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27158" w14:textId="42DF1CD6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</w:t>
            </w:r>
            <w:r w:rsidR="004544FC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30F9E" w14:textId="12C1F9E4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8460A1">
              <w:rPr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  <w:r w:rsidR="008460A1">
              <w:rPr>
                <w:rFonts w:ascii="Calibri" w:hAnsi="Calibri" w:cs="Calibri"/>
                <w:sz w:val="22"/>
                <w:szCs w:val="22"/>
              </w:rPr>
              <w:t>3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B83EB6" w:rsidRPr="004E4BE5" w14:paraId="07E90DD1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192E5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D522E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67346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0FF9F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B63A2" w14:textId="77777777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A14C5" w14:textId="77777777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B9805" w14:textId="71FC6A56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</w:t>
            </w:r>
            <w:r w:rsidR="00A813A7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3B21C" w14:textId="2ECC2D3D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</w:t>
            </w:r>
            <w:r w:rsidR="004544FC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4C227" w14:textId="28C150FE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8460A1">
              <w:rPr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  <w:r w:rsidR="008460A1">
              <w:rPr>
                <w:rFonts w:ascii="Calibri" w:hAnsi="Calibri" w:cs="Calibri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B83EB6" w:rsidRPr="004E4BE5" w14:paraId="447BE056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3AE85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AE281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A065EC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300B4" w14:textId="77777777" w:rsidR="00B83EB6" w:rsidRPr="004E4BE5" w:rsidRDefault="00B83EB6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EB76E" w14:textId="77777777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FE017" w14:textId="77777777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47FC4" w14:textId="630C7C86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63886" w14:textId="77777777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360F8" w14:textId="57F8565A" w:rsidR="00B83EB6" w:rsidRPr="004E4BE5" w:rsidRDefault="00B83EB6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</w:tr>
    </w:tbl>
    <w:p w14:paraId="16897646" w14:textId="3144C6C5" w:rsidR="00E27AF5" w:rsidRDefault="003304E1" w:rsidP="003304E1">
      <w:pPr>
        <w:pStyle w:val="Caption"/>
        <w:jc w:val="center"/>
        <w:rPr>
          <w:sz w:val="22"/>
          <w:szCs w:val="22"/>
        </w:rPr>
      </w:pPr>
      <w:r w:rsidRPr="003304E1">
        <w:rPr>
          <w:sz w:val="22"/>
          <w:szCs w:val="22"/>
        </w:rPr>
        <w:t xml:space="preserve">Table </w:t>
      </w:r>
      <w:r w:rsidRPr="003304E1">
        <w:rPr>
          <w:sz w:val="22"/>
          <w:szCs w:val="22"/>
        </w:rPr>
        <w:fldChar w:fldCharType="begin"/>
      </w:r>
      <w:r w:rsidRPr="003304E1">
        <w:rPr>
          <w:sz w:val="22"/>
          <w:szCs w:val="22"/>
        </w:rPr>
        <w:instrText xml:space="preserve"> SEQ Table \* ARABIC </w:instrText>
      </w:r>
      <w:r w:rsidRPr="003304E1">
        <w:rPr>
          <w:sz w:val="22"/>
          <w:szCs w:val="22"/>
        </w:rPr>
        <w:fldChar w:fldCharType="separate"/>
      </w:r>
      <w:r w:rsidR="00052588">
        <w:rPr>
          <w:noProof/>
          <w:sz w:val="22"/>
          <w:szCs w:val="22"/>
        </w:rPr>
        <w:t>11</w:t>
      </w:r>
      <w:r w:rsidRPr="003304E1">
        <w:rPr>
          <w:sz w:val="22"/>
          <w:szCs w:val="22"/>
        </w:rPr>
        <w:fldChar w:fldCharType="end"/>
      </w:r>
      <w:r>
        <w:rPr>
          <w:sz w:val="22"/>
          <w:szCs w:val="22"/>
        </w:rPr>
        <w:t>: PRS-RSRP simulation results for FR2, SCS = 120 kHz, AWGN.</w:t>
      </w:r>
      <w:r w:rsidR="00181C04">
        <w:rPr>
          <w:sz w:val="22"/>
          <w:szCs w:val="22"/>
        </w:rPr>
        <w:t xml:space="preserve"> Values in parentheses are the Rel-16 baseline requirements (without margin).</w:t>
      </w:r>
    </w:p>
    <w:p w14:paraId="22CFB309" w14:textId="1514262E" w:rsidR="000015E2" w:rsidRDefault="000015E2">
      <w:pPr>
        <w:spacing w:after="0"/>
      </w:pPr>
      <w:r>
        <w:br w:type="page"/>
      </w:r>
    </w:p>
    <w:tbl>
      <w:tblPr>
        <w:tblW w:w="9329" w:type="dxa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194"/>
        <w:gridCol w:w="1421"/>
        <w:gridCol w:w="1421"/>
        <w:gridCol w:w="1421"/>
      </w:tblGrid>
      <w:tr w:rsidR="000015E2" w:rsidRPr="004E4BE5" w14:paraId="0950DDE4" w14:textId="77777777" w:rsidTr="007A11C2">
        <w:trPr>
          <w:trHeight w:val="53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6D1F2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lastRenderedPageBreak/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0E836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93B68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8CBD1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FCBE5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3DE828" w14:textId="77777777" w:rsidR="000015E2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repetitions</w:t>
            </w:r>
          </w:p>
        </w:tc>
        <w:tc>
          <w:tcPr>
            <w:tcW w:w="4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29D1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[5%, 95%] (dB)</w:t>
            </w:r>
          </w:p>
        </w:tc>
      </w:tr>
      <w:tr w:rsidR="000015E2" w:rsidRPr="004E4BE5" w14:paraId="4F1B7DE7" w14:textId="77777777" w:rsidTr="007A11C2">
        <w:trPr>
          <w:trHeight w:val="78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D38AF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48F01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EF5E7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C5EE9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1C8C5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E2EA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1116F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B4C7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20DE3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-13 dB</w:t>
            </w:r>
          </w:p>
        </w:tc>
      </w:tr>
      <w:tr w:rsidR="000015E2" w:rsidRPr="004E4BE5" w14:paraId="5C6906CF" w14:textId="77777777" w:rsidTr="007A11C2">
        <w:trPr>
          <w:trHeight w:val="300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9E8D9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6B62F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7EB88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120</w:t>
            </w: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3C507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A8ADC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E1AA7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12E8C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354F9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FC36C" w14:textId="52227466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2.</w:t>
            </w:r>
            <w:r w:rsidR="009F236A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</w:tr>
      <w:tr w:rsidR="000015E2" w:rsidRPr="004E4BE5" w14:paraId="21F7B30C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727B6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B5C45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0F6CCD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DD4FA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07939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76A09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B8514" w14:textId="5B86CDA0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</w:t>
            </w:r>
            <w:r w:rsidR="00EF1F37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D37BD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0.7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04804" w14:textId="4DD91F29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9F236A">
              <w:rPr>
                <w:rFonts w:ascii="Calibri" w:hAnsi="Calibri" w:cs="Calibri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  <w:r w:rsidR="009F236A">
              <w:rPr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0015E2" w:rsidRPr="004E4BE5" w14:paraId="2FB7649F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C94EC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9F91A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A62C58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FF3E6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CA6C7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71389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5302F" w14:textId="0BD51A7D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64480" w14:textId="59B6B4F6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EE301" w14:textId="02FE1EE5" w:rsidR="000015E2" w:rsidRPr="004E4BE5" w:rsidRDefault="00D47DCB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F2BD5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±4.5</w:t>
            </w:r>
            <w:r w:rsidRPr="00BF2BD5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0015E2" w:rsidRPr="004E4BE5" w14:paraId="0E2B51A5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BF7A3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7F3D1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D17D55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1E8A4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6AF59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1C606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67BBF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5FE44" w14:textId="1E3E0B6F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</w:t>
            </w:r>
            <w:r w:rsidR="00091C00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8532A" w14:textId="555C332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1.</w:t>
            </w:r>
            <w:r w:rsidR="009F236A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</w:tr>
      <w:tr w:rsidR="000015E2" w:rsidRPr="004E4BE5" w14:paraId="2850F68C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7E32F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35D6A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236F18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9BF69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11B3A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E521E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11EC5" w14:textId="3D8D15F0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</w:t>
            </w:r>
            <w:r w:rsidR="00C756F5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6252F" w14:textId="4ED35FBA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</w:t>
            </w:r>
            <w:r w:rsidR="00667104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D7011" w14:textId="6C66490D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1.</w:t>
            </w:r>
            <w:r w:rsidR="00E367E2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</w:tr>
      <w:tr w:rsidR="000015E2" w:rsidRPr="004E4BE5" w14:paraId="0C7B16D8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F1F71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60FEF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0E3484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18CFC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A8200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A2DEA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043D9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7AD81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80740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015E2" w:rsidRPr="004E4BE5" w14:paraId="01A1A48B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801DB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C20E6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E6F870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5B535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587E5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B4DA2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E19D7" w14:textId="4700DFB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</w:t>
            </w:r>
            <w:r w:rsidR="00F50CD0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22CB6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0.7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A39A1" w14:textId="18D96E9B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F40A7">
              <w:rPr>
                <w:rFonts w:ascii="Calibri" w:hAnsi="Calibri" w:cs="Calibri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  <w:r w:rsidR="00DF40A7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</w:tr>
      <w:tr w:rsidR="000015E2" w:rsidRPr="004E4BE5" w14:paraId="3A8504C0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20DD0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8A992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9E368B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F5541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66187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83364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83168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C6352" w14:textId="72E1A2C2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</w:t>
            </w:r>
            <w:r w:rsidR="00910232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B07BF" w14:textId="289C4ACB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1.</w:t>
            </w:r>
            <w:r w:rsidR="0053335F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</w:tr>
      <w:tr w:rsidR="000015E2" w:rsidRPr="004E4BE5" w14:paraId="2B0C83AC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415D7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695A6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F7D227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5FBA2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34B0B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2D2FE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526A1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7A57D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46C52" w14:textId="10DDA2FD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  <w:r w:rsidR="00D47DCB" w:rsidRPr="00BF2BD5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="00D47DCB">
              <w:rPr>
                <w:rFonts w:ascii="Calibri" w:hAnsi="Calibri" w:cs="Calibri"/>
                <w:b/>
                <w:bCs/>
                <w:sz w:val="22"/>
                <w:szCs w:val="22"/>
              </w:rPr>
              <w:t>±4.5</w:t>
            </w:r>
            <w:r w:rsidR="00D47DCB" w:rsidRPr="00BF2BD5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0015E2" w:rsidRPr="004E4BE5" w14:paraId="44A352FB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416F5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174B1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369346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CD0B4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F4EED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3A328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6ECD4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85CCD" w14:textId="5ABE84E9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</w:t>
            </w:r>
            <w:r w:rsidR="00910232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D11DE" w14:textId="3CBD2BFC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1.</w:t>
            </w:r>
            <w:r w:rsidR="004A23B1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</w:tr>
      <w:tr w:rsidR="000015E2" w:rsidRPr="004E4BE5" w14:paraId="018E8C98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33F26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A7816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2DB152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85BA6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0C660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706E5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07DF8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D79D2" w14:textId="676C6C03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</w:t>
            </w:r>
            <w:r w:rsidR="00CA58B3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74853" w14:textId="6DF894CC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1.</w:t>
            </w:r>
            <w:r w:rsidR="004A23B1">
              <w:rPr>
                <w:rFonts w:ascii="Calibri" w:hAnsi="Calibri" w:cs="Calibri"/>
                <w:sz w:val="22"/>
                <w:szCs w:val="22"/>
              </w:rPr>
              <w:t>6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0015E2" w:rsidRPr="004E4BE5" w14:paraId="3CE89B2B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46109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B6A7E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312903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F0545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A1636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2F00E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02C25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A3FDC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0D282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015E2" w:rsidRPr="004E4BE5" w14:paraId="1C55D3C5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5A793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A7BE9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28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805463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24365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0339C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8D12C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D553B" w14:textId="622DAA29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</w:t>
            </w:r>
            <w:r w:rsidR="00E53FE9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BA6E0" w14:textId="631A976E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</w:t>
            </w:r>
            <w:r w:rsidR="005E18C0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DD58A" w14:textId="2DC226DB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1.</w:t>
            </w:r>
            <w:r w:rsidR="00E81ED2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</w:tr>
      <w:tr w:rsidR="000015E2" w:rsidRPr="004E4BE5" w14:paraId="0BB9A69A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9EEBB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83E52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BBA715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59B8E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D8901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DACED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FD778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9C220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933EC" w14:textId="4257D4FB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1.</w:t>
            </w:r>
            <w:r w:rsidR="00C3749D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</w:tr>
      <w:tr w:rsidR="000015E2" w:rsidRPr="004E4BE5" w14:paraId="02E06917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90875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65847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758BAA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BB381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21EEC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93362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4DC71" w14:textId="3749264D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9AA79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DD27A" w14:textId="040C62DD" w:rsidR="000015E2" w:rsidRPr="004E4BE5" w:rsidRDefault="00D47DCB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F2BD5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±2.0</w:t>
            </w:r>
            <w:r w:rsidRPr="00BF2BD5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0015E2" w:rsidRPr="004E4BE5" w14:paraId="205B1D76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C57DE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3C88E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A19F2A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3F536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2E21F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9A05E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A1F92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A13AE" w14:textId="6CCF577C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</w:t>
            </w:r>
            <w:r w:rsidR="005E18C0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1ECEE" w14:textId="0D429871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1.</w:t>
            </w:r>
            <w:r w:rsidR="00C3749D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</w:tr>
      <w:tr w:rsidR="000015E2" w:rsidRPr="004E4BE5" w14:paraId="448D1590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5F7C7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F8B2C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0AF6D1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B95FB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580CC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AD7F2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B1D7B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6C4DC" w14:textId="0C194E06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</w:t>
            </w:r>
            <w:r w:rsidR="005E18C0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B0936" w14:textId="750FF4DE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1.</w:t>
            </w:r>
            <w:r w:rsidR="00D678AA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</w:tr>
      <w:tr w:rsidR="000015E2" w:rsidRPr="004E4BE5" w14:paraId="5AC967F9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110F2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419BD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0C2B06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B43F9" w14:textId="77777777" w:rsidR="000015E2" w:rsidRPr="004E4BE5" w:rsidRDefault="000015E2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B632C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88646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3E57F" w14:textId="2AF42C7B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83093" w14:textId="77777777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C3F69" w14:textId="2307BA96" w:rsidR="000015E2" w:rsidRPr="004E4BE5" w:rsidRDefault="000015E2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</w:tr>
    </w:tbl>
    <w:p w14:paraId="4109783F" w14:textId="725B255D" w:rsidR="000015E2" w:rsidRPr="000015E2" w:rsidRDefault="000015E2" w:rsidP="000015E2">
      <w:pPr>
        <w:pStyle w:val="Caption"/>
        <w:jc w:val="center"/>
        <w:rPr>
          <w:sz w:val="22"/>
          <w:szCs w:val="22"/>
        </w:rPr>
      </w:pPr>
      <w:r w:rsidRPr="000015E2">
        <w:rPr>
          <w:sz w:val="22"/>
          <w:szCs w:val="22"/>
        </w:rPr>
        <w:t xml:space="preserve">Table </w:t>
      </w:r>
      <w:r w:rsidRPr="000015E2">
        <w:rPr>
          <w:sz w:val="22"/>
          <w:szCs w:val="22"/>
        </w:rPr>
        <w:fldChar w:fldCharType="begin"/>
      </w:r>
      <w:r w:rsidRPr="000015E2">
        <w:rPr>
          <w:sz w:val="22"/>
          <w:szCs w:val="22"/>
        </w:rPr>
        <w:instrText xml:space="preserve"> SEQ Table \* ARABIC </w:instrText>
      </w:r>
      <w:r w:rsidRPr="000015E2">
        <w:rPr>
          <w:sz w:val="22"/>
          <w:szCs w:val="22"/>
        </w:rPr>
        <w:fldChar w:fldCharType="separate"/>
      </w:r>
      <w:r w:rsidR="00052588">
        <w:rPr>
          <w:noProof/>
          <w:sz w:val="22"/>
          <w:szCs w:val="22"/>
        </w:rPr>
        <w:t>12</w:t>
      </w:r>
      <w:r w:rsidRPr="000015E2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</w:t>
      </w:r>
      <w:r w:rsidR="000A5BEC">
        <w:rPr>
          <w:sz w:val="22"/>
          <w:szCs w:val="22"/>
        </w:rPr>
        <w:t>PRS-RSRP simulation results for FR2, SCS = 120 kHz, TDL-C.</w:t>
      </w:r>
      <w:r w:rsidR="00181C04">
        <w:rPr>
          <w:sz w:val="22"/>
          <w:szCs w:val="22"/>
        </w:rPr>
        <w:t xml:space="preserve"> Values in parentheses are the Rel-16 baseline requirements (without margin).</w:t>
      </w:r>
    </w:p>
    <w:p w14:paraId="6C4F286B" w14:textId="77777777" w:rsidR="002773DB" w:rsidRDefault="002773DB">
      <w:pPr>
        <w:spacing w:after="0"/>
        <w:rPr>
          <w:szCs w:val="36"/>
          <w:lang w:val="en-US" w:eastAsia="zh-CN"/>
        </w:rPr>
      </w:pPr>
    </w:p>
    <w:p w14:paraId="615F0AEE" w14:textId="7AEE5BD7" w:rsidR="002773DB" w:rsidRPr="00626F45" w:rsidRDefault="002773DB" w:rsidP="002773DB">
      <w:r w:rsidRPr="00814F14">
        <w:rPr>
          <w:b/>
          <w:bCs/>
          <w:sz w:val="22"/>
          <w:szCs w:val="22"/>
        </w:rPr>
        <w:t xml:space="preserve">Observation </w:t>
      </w:r>
      <w:r>
        <w:rPr>
          <w:b/>
          <w:bCs/>
          <w:sz w:val="22"/>
          <w:szCs w:val="22"/>
        </w:rPr>
        <w:t>7</w:t>
      </w:r>
      <w:r w:rsidRPr="00814F14">
        <w:rPr>
          <w:b/>
          <w:bCs/>
          <w:sz w:val="22"/>
          <w:szCs w:val="22"/>
        </w:rPr>
        <w:t>: For FR</w:t>
      </w:r>
      <w:r>
        <w:rPr>
          <w:b/>
          <w:bCs/>
          <w:sz w:val="22"/>
          <w:szCs w:val="22"/>
        </w:rPr>
        <w:t>2</w:t>
      </w:r>
      <w:r w:rsidRPr="00814F14">
        <w:rPr>
          <w:b/>
          <w:bCs/>
          <w:sz w:val="22"/>
          <w:szCs w:val="22"/>
        </w:rPr>
        <w:t xml:space="preserve">, Rel-16 </w:t>
      </w:r>
      <w:r>
        <w:rPr>
          <w:b/>
          <w:bCs/>
          <w:sz w:val="22"/>
          <w:szCs w:val="22"/>
        </w:rPr>
        <w:t>PRS-RSRP</w:t>
      </w:r>
      <w:r w:rsidRPr="00814F14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absolute </w:t>
      </w:r>
      <w:r w:rsidRPr="00814F14">
        <w:rPr>
          <w:b/>
          <w:bCs/>
          <w:sz w:val="22"/>
          <w:szCs w:val="22"/>
        </w:rPr>
        <w:t xml:space="preserve">accuracy requirements at SINR = -13 dB can be met at SINR </w:t>
      </w:r>
      <w:r>
        <w:rPr>
          <w:b/>
          <w:bCs/>
          <w:sz w:val="22"/>
          <w:szCs w:val="22"/>
        </w:rPr>
        <w:t>=</w:t>
      </w:r>
      <w:r w:rsidRPr="00814F14">
        <w:rPr>
          <w:b/>
          <w:bCs/>
          <w:sz w:val="22"/>
          <w:szCs w:val="22"/>
        </w:rPr>
        <w:t xml:space="preserve"> -</w:t>
      </w:r>
      <w:r>
        <w:rPr>
          <w:b/>
          <w:bCs/>
          <w:sz w:val="22"/>
          <w:szCs w:val="22"/>
        </w:rPr>
        <w:t>6</w:t>
      </w:r>
      <w:r w:rsidRPr="00814F14">
        <w:rPr>
          <w:b/>
          <w:bCs/>
          <w:sz w:val="22"/>
          <w:szCs w:val="22"/>
        </w:rPr>
        <w:t xml:space="preserve"> dB with number of samples M1 = 1, 2.</w:t>
      </w:r>
    </w:p>
    <w:p w14:paraId="16193DA8" w14:textId="77777777" w:rsidR="002773DB" w:rsidRDefault="002773DB">
      <w:pPr>
        <w:spacing w:after="0"/>
        <w:rPr>
          <w:szCs w:val="36"/>
          <w:lang w:val="en-US" w:eastAsia="zh-CN"/>
        </w:rPr>
      </w:pPr>
    </w:p>
    <w:p w14:paraId="6EF670AA" w14:textId="33CE8D8E" w:rsidR="00745BF4" w:rsidRDefault="00745BF4">
      <w:pPr>
        <w:spacing w:after="0"/>
        <w:rPr>
          <w:rFonts w:ascii="Arial" w:hAnsi="Arial"/>
          <w:sz w:val="36"/>
          <w:szCs w:val="36"/>
          <w:lang w:val="en-US" w:eastAsia="zh-CN"/>
        </w:rPr>
      </w:pPr>
      <w:r>
        <w:rPr>
          <w:szCs w:val="36"/>
          <w:lang w:val="en-US" w:eastAsia="zh-CN"/>
        </w:rPr>
        <w:br w:type="page"/>
      </w:r>
    </w:p>
    <w:p w14:paraId="351D2A1B" w14:textId="7FEAD4E6" w:rsidR="009E33E7" w:rsidRDefault="009E33E7" w:rsidP="009E33E7">
      <w:pPr>
        <w:pStyle w:val="Heading1"/>
        <w:rPr>
          <w:szCs w:val="36"/>
          <w:lang w:val="en-US" w:eastAsia="zh-CN"/>
        </w:rPr>
      </w:pPr>
      <w:r>
        <w:rPr>
          <w:szCs w:val="36"/>
          <w:lang w:val="en-US" w:eastAsia="zh-CN"/>
        </w:rPr>
        <w:lastRenderedPageBreak/>
        <w:t>Simulation results for RSTD</w:t>
      </w:r>
    </w:p>
    <w:p w14:paraId="573FAB29" w14:textId="5B5D5D8A" w:rsidR="0056499E" w:rsidRDefault="0056499E" w:rsidP="0056499E">
      <w:pPr>
        <w:rPr>
          <w:lang w:val="en-US" w:eastAsia="zh-CN"/>
        </w:rPr>
      </w:pPr>
    </w:p>
    <w:tbl>
      <w:tblPr>
        <w:tblW w:w="9329" w:type="dxa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194"/>
        <w:gridCol w:w="1421"/>
        <w:gridCol w:w="1421"/>
        <w:gridCol w:w="1421"/>
      </w:tblGrid>
      <w:tr w:rsidR="00745BF4" w:rsidRPr="004E4BE5" w14:paraId="2CC21F57" w14:textId="77777777" w:rsidTr="007A11C2">
        <w:trPr>
          <w:trHeight w:val="53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D265C" w14:textId="77777777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59A52" w14:textId="77777777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E2238" w14:textId="77777777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37D70" w14:textId="77777777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FE2EB" w14:textId="77777777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9111CF" w14:textId="77777777" w:rsidR="00745BF4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repetitions</w:t>
            </w:r>
          </w:p>
        </w:tc>
        <w:tc>
          <w:tcPr>
            <w:tcW w:w="4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51421" w14:textId="47350148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</w:t>
            </w:r>
            <w:r w:rsidR="003025F1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5%,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</w:t>
            </w:r>
            <w:r w:rsidR="003025F1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%] (Tc)</w:t>
            </w:r>
          </w:p>
        </w:tc>
      </w:tr>
      <w:tr w:rsidR="00745BF4" w:rsidRPr="004E4BE5" w14:paraId="6C3054C4" w14:textId="77777777" w:rsidTr="007A11C2">
        <w:trPr>
          <w:trHeight w:val="78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90EEB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E1DB1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604B6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FAC28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C660D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F3A9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78CCF" w14:textId="77777777" w:rsidR="00745BF4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 w:rsidRPr="001D7C77"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r</w:t>
            </w:r>
            <w:r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ef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0 dB</w:t>
            </w:r>
          </w:p>
          <w:p w14:paraId="37E1C90D" w14:textId="77777777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AC81E" w14:textId="77777777" w:rsidR="00745BF4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 w:rsidRPr="001D7C77"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r</w:t>
            </w:r>
            <w:r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ef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-3 dB</w:t>
            </w:r>
          </w:p>
          <w:p w14:paraId="290C2348" w14:textId="77777777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248B6" w14:textId="77777777" w:rsidR="00745BF4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 w:rsidRPr="001D7C77"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r</w:t>
            </w:r>
            <w:r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ef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-6 dB</w:t>
            </w:r>
          </w:p>
          <w:p w14:paraId="3F9C59DD" w14:textId="77777777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-13 dB</w:t>
            </w:r>
          </w:p>
        </w:tc>
      </w:tr>
      <w:tr w:rsidR="00745BF4" w:rsidRPr="004E4BE5" w14:paraId="5F1DC396" w14:textId="77777777" w:rsidTr="007A11C2">
        <w:trPr>
          <w:trHeight w:val="300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0C91C" w14:textId="77777777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FEBDA" w14:textId="77777777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7B1E9" w14:textId="77777777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0F576" w14:textId="77777777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256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58416" w14:textId="77777777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92021" w14:textId="77777777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24730" w14:textId="577F0E1B" w:rsidR="00745BF4" w:rsidRPr="004E4BE5" w:rsidRDefault="003025F1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745BF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145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1D4EE" w14:textId="2D5B172F" w:rsidR="00745BF4" w:rsidRPr="004E4BE5" w:rsidRDefault="003025F1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745BF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145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275CB" w14:textId="1AE3B0CB" w:rsidR="00745BF4" w:rsidRPr="004E4BE5" w:rsidRDefault="003025F1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745BF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159</w:t>
            </w:r>
          </w:p>
        </w:tc>
      </w:tr>
      <w:tr w:rsidR="00745BF4" w:rsidRPr="004E4BE5" w14:paraId="266717FD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53F57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BAB05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9CC46C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82266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C819E" w14:textId="77777777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546B8" w14:textId="77777777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6BCC9" w14:textId="67ABFAF4" w:rsidR="00745BF4" w:rsidRPr="004E4BE5" w:rsidRDefault="003025F1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745BF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145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550D9" w14:textId="5879B77D" w:rsidR="00745BF4" w:rsidRPr="004E4BE5" w:rsidRDefault="003025F1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745BF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145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B68FB" w14:textId="4F5DE269" w:rsidR="00745BF4" w:rsidRPr="004E4BE5" w:rsidRDefault="003025F1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745BF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153</w:t>
            </w:r>
          </w:p>
        </w:tc>
      </w:tr>
      <w:tr w:rsidR="00745BF4" w:rsidRPr="004E4BE5" w14:paraId="143520FE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FFE3B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8F58C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10ED13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3DD6C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26B2D" w14:textId="77777777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66966" w14:textId="77777777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655E8" w14:textId="77777777" w:rsidR="00745BF4" w:rsidRPr="00784248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A75AE" w14:textId="77777777" w:rsidR="00745BF4" w:rsidRPr="00784248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16A3A" w14:textId="02B515FF" w:rsidR="00745BF4" w:rsidRPr="00784248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</w:p>
        </w:tc>
      </w:tr>
      <w:tr w:rsidR="00745BF4" w:rsidRPr="004E4BE5" w14:paraId="44BFEF0D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F75A8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18F82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3B7A7E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70ED0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00FA3" w14:textId="77777777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4C464" w14:textId="77777777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F2AE9" w14:textId="4BC74C10" w:rsidR="00745BF4" w:rsidRPr="004E4BE5" w:rsidRDefault="003025F1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745BF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146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E0CC8" w14:textId="6A9B9EFE" w:rsidR="00745BF4" w:rsidRPr="004E4BE5" w:rsidRDefault="003025F1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745BF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146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D09DB" w14:textId="1A8D289A" w:rsidR="00745BF4" w:rsidRPr="004E4BE5" w:rsidRDefault="003025F1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745BF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146</w:t>
            </w:r>
          </w:p>
        </w:tc>
      </w:tr>
      <w:tr w:rsidR="00745BF4" w:rsidRPr="004E4BE5" w14:paraId="2584546F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28D0F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A28EE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70F9F1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17754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BB71F" w14:textId="77777777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CDF6D" w14:textId="77777777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43727" w14:textId="37BDF175" w:rsidR="00745BF4" w:rsidRPr="004E4BE5" w:rsidRDefault="003025F1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745BF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146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4DC36" w14:textId="17D04E2E" w:rsidR="00745BF4" w:rsidRPr="004E4BE5" w:rsidRDefault="003025F1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745BF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145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0E600" w14:textId="51F2ADEE" w:rsidR="00745BF4" w:rsidRPr="004E4BE5" w:rsidRDefault="003025F1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745BF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146</w:t>
            </w:r>
          </w:p>
        </w:tc>
      </w:tr>
      <w:tr w:rsidR="00745BF4" w:rsidRPr="004E4BE5" w14:paraId="1E37EA6F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F645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FAE01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E31648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AB1A7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E4A48" w14:textId="77777777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4743D" w14:textId="77777777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C17F6" w14:textId="77777777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FFD01" w14:textId="77777777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9D187" w14:textId="5F67BF6D" w:rsidR="00745BF4" w:rsidRPr="004E612B" w:rsidRDefault="00B772F1" w:rsidP="007A11C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(</w:t>
            </w:r>
            <w:r w:rsidR="001971BD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571F41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132</w:t>
            </w:r>
            <w: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)</w:t>
            </w:r>
          </w:p>
        </w:tc>
      </w:tr>
      <w:tr w:rsidR="00745BF4" w:rsidRPr="004E4BE5" w14:paraId="29D3836D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95540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8698A" w14:textId="77777777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52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B5C58C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873B6" w14:textId="77777777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BDD85" w14:textId="77777777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DE6F9" w14:textId="77777777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2A603" w14:textId="0CE4E1B6" w:rsidR="00745BF4" w:rsidRPr="004E4BE5" w:rsidRDefault="003025F1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745BF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7ACD6" w14:textId="5358FC35" w:rsidR="00745BF4" w:rsidRPr="004E4BE5" w:rsidRDefault="003025F1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745BF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E6F60" w14:textId="1EB62888" w:rsidR="00745BF4" w:rsidRPr="004E4BE5" w:rsidRDefault="003025F1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745BF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67</w:t>
            </w:r>
          </w:p>
        </w:tc>
      </w:tr>
      <w:tr w:rsidR="00745BF4" w:rsidRPr="004E4BE5" w14:paraId="5E96ECE3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5C65D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7A87E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87A0EB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54B96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188C4" w14:textId="77777777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8A7C9" w14:textId="77777777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9A908" w14:textId="43B3AC2E" w:rsidR="00745BF4" w:rsidRPr="004E4BE5" w:rsidRDefault="003025F1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745BF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657AC" w14:textId="6982A0A0" w:rsidR="00745BF4" w:rsidRPr="004E4BE5" w:rsidRDefault="003025F1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745BF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E2B10" w14:textId="62818D4B" w:rsidR="00745BF4" w:rsidRPr="004E4BE5" w:rsidRDefault="003025F1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745BF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66</w:t>
            </w:r>
          </w:p>
        </w:tc>
      </w:tr>
      <w:tr w:rsidR="00745BF4" w:rsidRPr="004E4BE5" w14:paraId="2E02BDB8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AA5D7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92018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A0FD47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16E59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33934" w14:textId="77777777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656CE" w14:textId="77777777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D11A6" w14:textId="77777777" w:rsidR="00745BF4" w:rsidRPr="00494953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AEDF7" w14:textId="77777777" w:rsidR="00745BF4" w:rsidRPr="00494953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7DC7E" w14:textId="54D21CA7" w:rsidR="00745BF4" w:rsidRPr="00494953" w:rsidRDefault="001971BD" w:rsidP="007A11C2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 w:rsidRPr="00F10456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(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Pr="00F10456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98)</w:t>
            </w:r>
          </w:p>
        </w:tc>
      </w:tr>
      <w:tr w:rsidR="00745BF4" w:rsidRPr="004E4BE5" w14:paraId="2D37A21F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4FD8E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015E4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84957C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77EBA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586C1" w14:textId="77777777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F6424" w14:textId="77777777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1A499" w14:textId="5EE128DE" w:rsidR="00745BF4" w:rsidRPr="004E4BE5" w:rsidRDefault="003025F1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745BF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47485" w14:textId="39DCDFCD" w:rsidR="00745BF4" w:rsidRPr="004E4BE5" w:rsidRDefault="003025F1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745BF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70494" w14:textId="57B9A3F3" w:rsidR="00745BF4" w:rsidRPr="004E4BE5" w:rsidRDefault="003025F1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745BF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66</w:t>
            </w:r>
          </w:p>
        </w:tc>
      </w:tr>
      <w:tr w:rsidR="00745BF4" w:rsidRPr="004E4BE5" w14:paraId="7C45029C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33882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BA45F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CDC5D9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C010D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14D27" w14:textId="77777777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9ADB4" w14:textId="77777777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9B8BF" w14:textId="7EE9A369" w:rsidR="00745BF4" w:rsidRPr="004E4BE5" w:rsidRDefault="003025F1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745BF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12F82" w14:textId="4809C524" w:rsidR="00745BF4" w:rsidRPr="004E4BE5" w:rsidRDefault="003025F1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745BF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869F0" w14:textId="75DF4F60" w:rsidR="00745BF4" w:rsidRPr="004E4BE5" w:rsidRDefault="003025F1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745BF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66</w:t>
            </w:r>
          </w:p>
        </w:tc>
      </w:tr>
      <w:tr w:rsidR="00745BF4" w:rsidRPr="004E4BE5" w14:paraId="1BB991A1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2267C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B6126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9AE39E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B050E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DD011" w14:textId="77777777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3D7E6" w14:textId="77777777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E3D1D" w14:textId="77777777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B61F8" w14:textId="77777777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A382B" w14:textId="36D7F6C0" w:rsidR="00745BF4" w:rsidRPr="00F10456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</w:tr>
      <w:tr w:rsidR="00745BF4" w:rsidRPr="004E4BE5" w14:paraId="684398C5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49652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7908B" w14:textId="77777777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104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D10CA6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F0237" w14:textId="77777777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4BD84" w14:textId="77777777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73A02" w14:textId="77777777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93C63" w14:textId="642F0062" w:rsidR="00745BF4" w:rsidRPr="004E4BE5" w:rsidRDefault="003025F1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745BF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39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E7DC0" w14:textId="7C1EE37A" w:rsidR="00745BF4" w:rsidRPr="004E4BE5" w:rsidRDefault="003025F1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745BF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39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B1C24" w14:textId="21F5EB39" w:rsidR="00745BF4" w:rsidRPr="004E4BE5" w:rsidRDefault="003025F1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745BF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39</w:t>
            </w:r>
          </w:p>
        </w:tc>
      </w:tr>
      <w:tr w:rsidR="00745BF4" w:rsidRPr="004E4BE5" w14:paraId="3566CD85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8BBF9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00357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6D102C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253A9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02E9E" w14:textId="77777777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95463" w14:textId="77777777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756DF" w14:textId="7A2E9893" w:rsidR="00745BF4" w:rsidRPr="004E4BE5" w:rsidRDefault="003025F1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745BF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39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C7AFC" w14:textId="63DEF9B8" w:rsidR="00745BF4" w:rsidRPr="004E4BE5" w:rsidRDefault="003025F1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745BF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39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6E472" w14:textId="57A2E3EF" w:rsidR="00745BF4" w:rsidRPr="004E4BE5" w:rsidRDefault="003025F1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745BF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39</w:t>
            </w:r>
          </w:p>
        </w:tc>
      </w:tr>
      <w:tr w:rsidR="00745BF4" w:rsidRPr="004E4BE5" w14:paraId="1D791F3C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73491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882EF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23BFA6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C1F51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A425D" w14:textId="77777777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0BEC0" w14:textId="77777777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2CB34" w14:textId="77777777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A62AF" w14:textId="77777777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8906B" w14:textId="662F02EB" w:rsidR="00745BF4" w:rsidRPr="004E4BE5" w:rsidRDefault="001971BD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F10456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(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Pr="00F10456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42)</w:t>
            </w:r>
          </w:p>
        </w:tc>
      </w:tr>
      <w:tr w:rsidR="00745BF4" w:rsidRPr="004E4BE5" w14:paraId="6B9C8135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FFA6B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6A87F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1AF0DE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76197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7E21B" w14:textId="77777777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9F037" w14:textId="77777777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12F9F" w14:textId="68A02B99" w:rsidR="00745BF4" w:rsidRPr="004E4BE5" w:rsidRDefault="003025F1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745BF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39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C9EBC" w14:textId="5328EB7D" w:rsidR="00745BF4" w:rsidRPr="004E4BE5" w:rsidRDefault="003025F1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745BF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39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26013" w14:textId="678A8318" w:rsidR="00745BF4" w:rsidRPr="004E4BE5" w:rsidRDefault="003025F1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745BF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39</w:t>
            </w:r>
          </w:p>
        </w:tc>
      </w:tr>
      <w:tr w:rsidR="00745BF4" w:rsidRPr="004E4BE5" w14:paraId="0EB6FDA0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5B2F4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F3FA3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B939F1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09157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498B0" w14:textId="77777777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268F0" w14:textId="77777777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0803A" w14:textId="63B57182" w:rsidR="00745BF4" w:rsidRPr="004E4BE5" w:rsidRDefault="003025F1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745BF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39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3FE06" w14:textId="42D07BC4" w:rsidR="00745BF4" w:rsidRPr="004E4BE5" w:rsidRDefault="003025F1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745BF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39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4F490" w14:textId="347A10CA" w:rsidR="00745BF4" w:rsidRPr="004E4BE5" w:rsidRDefault="003025F1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745BF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39</w:t>
            </w:r>
          </w:p>
        </w:tc>
      </w:tr>
      <w:tr w:rsidR="00745BF4" w:rsidRPr="004E4BE5" w14:paraId="5F277E26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9747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44274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6636CD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14E6F" w14:textId="77777777" w:rsidR="00745BF4" w:rsidRPr="004E4BE5" w:rsidRDefault="00745BF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ACABF" w14:textId="77777777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0D3BC" w14:textId="77777777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79EAE" w14:textId="77777777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F2259" w14:textId="77777777" w:rsidR="00745BF4" w:rsidRPr="004E4BE5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57F75" w14:textId="11A558BF" w:rsidR="00745BF4" w:rsidRPr="00F10456" w:rsidRDefault="00745BF4" w:rsidP="007A11C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</w:tr>
    </w:tbl>
    <w:p w14:paraId="0C99AF59" w14:textId="7443D28E" w:rsidR="00777793" w:rsidRPr="00954EF0" w:rsidRDefault="00777793" w:rsidP="00777793">
      <w:pPr>
        <w:pStyle w:val="Caption"/>
        <w:jc w:val="center"/>
        <w:rPr>
          <w:sz w:val="22"/>
          <w:szCs w:val="22"/>
          <w:lang w:val="en-US" w:eastAsia="zh-CN"/>
        </w:rPr>
      </w:pPr>
      <w:r w:rsidRPr="00777793">
        <w:rPr>
          <w:sz w:val="22"/>
          <w:szCs w:val="22"/>
        </w:rPr>
        <w:t xml:space="preserve">Table </w:t>
      </w:r>
      <w:r w:rsidRPr="00777793">
        <w:rPr>
          <w:sz w:val="22"/>
          <w:szCs w:val="22"/>
        </w:rPr>
        <w:fldChar w:fldCharType="begin"/>
      </w:r>
      <w:r w:rsidRPr="00777793">
        <w:rPr>
          <w:sz w:val="22"/>
          <w:szCs w:val="22"/>
        </w:rPr>
        <w:instrText xml:space="preserve"> SEQ Table \* ARABIC </w:instrText>
      </w:r>
      <w:r w:rsidRPr="00777793">
        <w:rPr>
          <w:sz w:val="22"/>
          <w:szCs w:val="22"/>
        </w:rPr>
        <w:fldChar w:fldCharType="separate"/>
      </w:r>
      <w:r w:rsidR="00052588">
        <w:rPr>
          <w:noProof/>
          <w:sz w:val="22"/>
          <w:szCs w:val="22"/>
        </w:rPr>
        <w:t>13</w:t>
      </w:r>
      <w:r w:rsidRPr="00777793">
        <w:rPr>
          <w:sz w:val="22"/>
          <w:szCs w:val="22"/>
        </w:rPr>
        <w:fldChar w:fldCharType="end"/>
      </w:r>
      <w:r w:rsidRPr="00777793">
        <w:rPr>
          <w:sz w:val="22"/>
          <w:szCs w:val="22"/>
        </w:rPr>
        <w:t>:</w:t>
      </w:r>
      <w:r>
        <w:rPr>
          <w:sz w:val="22"/>
          <w:szCs w:val="22"/>
        </w:rPr>
        <w:t xml:space="preserve"> RSTD simulation results for FR1, SCS = 15 kHz, AWGN.</w:t>
      </w:r>
      <w:r w:rsidR="00415146">
        <w:rPr>
          <w:sz w:val="22"/>
          <w:szCs w:val="22"/>
        </w:rPr>
        <w:t xml:space="preserve"> Values in parentheses are the Rel-16 baseline requirements (without margin).</w:t>
      </w:r>
    </w:p>
    <w:p w14:paraId="27DA61E8" w14:textId="46086958" w:rsidR="000F76D4" w:rsidRDefault="000F76D4">
      <w:pPr>
        <w:spacing w:after="0"/>
        <w:rPr>
          <w:b/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br w:type="page"/>
      </w:r>
    </w:p>
    <w:tbl>
      <w:tblPr>
        <w:tblW w:w="9329" w:type="dxa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194"/>
        <w:gridCol w:w="1421"/>
        <w:gridCol w:w="1421"/>
        <w:gridCol w:w="1421"/>
      </w:tblGrid>
      <w:tr w:rsidR="000F76D4" w:rsidRPr="004E4BE5" w14:paraId="46C716E6" w14:textId="77777777" w:rsidTr="007A11C2">
        <w:trPr>
          <w:trHeight w:val="53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2F48E" w14:textId="77777777" w:rsidR="000F76D4" w:rsidRPr="004E4BE5" w:rsidRDefault="000F76D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lastRenderedPageBreak/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CE3D9" w14:textId="77777777" w:rsidR="000F76D4" w:rsidRPr="004E4BE5" w:rsidRDefault="000F76D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DC3C4" w14:textId="77777777" w:rsidR="000F76D4" w:rsidRPr="004E4BE5" w:rsidRDefault="000F76D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BF812" w14:textId="77777777" w:rsidR="000F76D4" w:rsidRPr="004E4BE5" w:rsidRDefault="000F76D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8710E" w14:textId="77777777" w:rsidR="000F76D4" w:rsidRPr="004E4BE5" w:rsidRDefault="000F76D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35E780" w14:textId="77777777" w:rsidR="000F76D4" w:rsidRDefault="000F76D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repetitions</w:t>
            </w:r>
          </w:p>
        </w:tc>
        <w:tc>
          <w:tcPr>
            <w:tcW w:w="4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EF9EE" w14:textId="77777777" w:rsidR="000F76D4" w:rsidRPr="004E4BE5" w:rsidRDefault="000F76D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[5%,95%] (Tc)</w:t>
            </w:r>
          </w:p>
        </w:tc>
      </w:tr>
      <w:tr w:rsidR="000F76D4" w:rsidRPr="004E4BE5" w14:paraId="617BC44D" w14:textId="77777777" w:rsidTr="007A11C2">
        <w:trPr>
          <w:trHeight w:val="78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63DB6" w14:textId="77777777" w:rsidR="000F76D4" w:rsidRPr="004E4BE5" w:rsidRDefault="000F76D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A45E2" w14:textId="77777777" w:rsidR="000F76D4" w:rsidRPr="004E4BE5" w:rsidRDefault="000F76D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7D5FB" w14:textId="77777777" w:rsidR="000F76D4" w:rsidRPr="004E4BE5" w:rsidRDefault="000F76D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8C0CC" w14:textId="77777777" w:rsidR="000F76D4" w:rsidRPr="004E4BE5" w:rsidRDefault="000F76D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917F1" w14:textId="77777777" w:rsidR="000F76D4" w:rsidRPr="004E4BE5" w:rsidRDefault="000F76D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5D7C" w14:textId="77777777" w:rsidR="000F76D4" w:rsidRPr="004E4BE5" w:rsidRDefault="000F76D4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04DC" w14:textId="77777777" w:rsidR="000F76D4" w:rsidRDefault="000F76D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 w:rsidRPr="001D7C77"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r</w:t>
            </w:r>
            <w:r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ef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0 dB</w:t>
            </w:r>
          </w:p>
          <w:p w14:paraId="06624936" w14:textId="77777777" w:rsidR="000F76D4" w:rsidRPr="004E4BE5" w:rsidRDefault="000F76D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5591" w14:textId="77777777" w:rsidR="000F76D4" w:rsidRDefault="000F76D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 w:rsidRPr="001D7C77"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r</w:t>
            </w:r>
            <w:r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ef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-3 dB</w:t>
            </w:r>
          </w:p>
          <w:p w14:paraId="12A250F4" w14:textId="77777777" w:rsidR="000F76D4" w:rsidRPr="004E4BE5" w:rsidRDefault="000F76D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859BC" w14:textId="77777777" w:rsidR="000F76D4" w:rsidRDefault="000F76D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 w:rsidRPr="001D7C77"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r</w:t>
            </w:r>
            <w:r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ef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-6 dB</w:t>
            </w:r>
          </w:p>
          <w:p w14:paraId="73676ADE" w14:textId="77777777" w:rsidR="000F76D4" w:rsidRPr="004E4BE5" w:rsidRDefault="000F76D4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-13 dB</w:t>
            </w:r>
          </w:p>
        </w:tc>
      </w:tr>
      <w:tr w:rsidR="00DE7A9C" w:rsidRPr="004E4BE5" w14:paraId="2CA2C285" w14:textId="77777777" w:rsidTr="007A11C2">
        <w:trPr>
          <w:trHeight w:val="300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6AF56" w14:textId="77777777" w:rsidR="00DE7A9C" w:rsidRPr="004E4BE5" w:rsidRDefault="00DE7A9C" w:rsidP="00DE7A9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16FA0" w14:textId="35E8205B" w:rsidR="00DE7A9C" w:rsidRPr="004E4BE5" w:rsidRDefault="00DE7A9C" w:rsidP="00DE7A9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430DC" w14:textId="74B5B99F" w:rsidR="00DE7A9C" w:rsidRPr="004E4BE5" w:rsidRDefault="00DE7A9C" w:rsidP="00DE7A9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31254" w14:textId="4016D546" w:rsidR="00DE7A9C" w:rsidRPr="004E4BE5" w:rsidRDefault="00DE7A9C" w:rsidP="00DE7A9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3195F" w14:textId="77777777" w:rsidR="00DE7A9C" w:rsidRPr="004E4BE5" w:rsidRDefault="00DE7A9C" w:rsidP="00DE7A9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15131" w14:textId="77777777" w:rsidR="00DE7A9C" w:rsidRPr="004E4BE5" w:rsidRDefault="00DE7A9C" w:rsidP="00DE7A9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48C0E" w14:textId="5726DA4B" w:rsidR="00DE7A9C" w:rsidRPr="004E4BE5" w:rsidRDefault="00DE7A9C" w:rsidP="00DE7A9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9E253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DEB53" w14:textId="22C307C4" w:rsidR="00DE7A9C" w:rsidRPr="004E4BE5" w:rsidRDefault="00DE7A9C" w:rsidP="00DE7A9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D56C4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99AC1" w14:textId="0B4BDFA6" w:rsidR="00DE7A9C" w:rsidRPr="004E4BE5" w:rsidRDefault="00DE7A9C" w:rsidP="00DE7A9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784D5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69</w:t>
            </w:r>
          </w:p>
        </w:tc>
      </w:tr>
      <w:tr w:rsidR="00DE7A9C" w:rsidRPr="004E4BE5" w14:paraId="7244B9A0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D2B13" w14:textId="77777777" w:rsidR="00DE7A9C" w:rsidRPr="004E4BE5" w:rsidRDefault="00DE7A9C" w:rsidP="00DE7A9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A7209" w14:textId="77777777" w:rsidR="00DE7A9C" w:rsidRPr="004E4BE5" w:rsidRDefault="00DE7A9C" w:rsidP="00DE7A9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35A01B" w14:textId="77777777" w:rsidR="00DE7A9C" w:rsidRPr="004E4BE5" w:rsidRDefault="00DE7A9C" w:rsidP="00DE7A9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C07AD" w14:textId="77777777" w:rsidR="00DE7A9C" w:rsidRPr="004E4BE5" w:rsidRDefault="00DE7A9C" w:rsidP="00DE7A9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F1F7C" w14:textId="77777777" w:rsidR="00DE7A9C" w:rsidRPr="004E4BE5" w:rsidRDefault="00DE7A9C" w:rsidP="00DE7A9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7B543" w14:textId="77777777" w:rsidR="00DE7A9C" w:rsidRPr="004E4BE5" w:rsidRDefault="00DE7A9C" w:rsidP="00DE7A9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17D52" w14:textId="7D920C94" w:rsidR="00DE7A9C" w:rsidRPr="004E4BE5" w:rsidRDefault="00DE7A9C" w:rsidP="00DE7A9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9E253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67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16C2F" w14:textId="59664A42" w:rsidR="00DE7A9C" w:rsidRPr="004E4BE5" w:rsidRDefault="00DE7A9C" w:rsidP="00DE7A9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630FA6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02628" w14:textId="5A5B980E" w:rsidR="00DE7A9C" w:rsidRPr="004E4BE5" w:rsidRDefault="00DE7A9C" w:rsidP="00DE7A9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784D5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68</w:t>
            </w:r>
          </w:p>
        </w:tc>
      </w:tr>
      <w:tr w:rsidR="00DE7A9C" w:rsidRPr="004E4BE5" w14:paraId="73BC6379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21AF2" w14:textId="77777777" w:rsidR="00DE7A9C" w:rsidRPr="004E4BE5" w:rsidRDefault="00DE7A9C" w:rsidP="00DE7A9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09E70" w14:textId="77777777" w:rsidR="00DE7A9C" w:rsidRPr="004E4BE5" w:rsidRDefault="00DE7A9C" w:rsidP="00DE7A9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6B1771" w14:textId="77777777" w:rsidR="00DE7A9C" w:rsidRPr="004E4BE5" w:rsidRDefault="00DE7A9C" w:rsidP="00DE7A9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EFB22" w14:textId="77777777" w:rsidR="00DE7A9C" w:rsidRPr="004E4BE5" w:rsidRDefault="00DE7A9C" w:rsidP="00DE7A9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4F9DA" w14:textId="77777777" w:rsidR="00DE7A9C" w:rsidRPr="004E4BE5" w:rsidRDefault="00DE7A9C" w:rsidP="00DE7A9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20A5F" w14:textId="77777777" w:rsidR="00DE7A9C" w:rsidRPr="004E4BE5" w:rsidRDefault="00DE7A9C" w:rsidP="00DE7A9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4B7C0" w14:textId="77777777" w:rsidR="00DE7A9C" w:rsidRPr="00784248" w:rsidRDefault="00DE7A9C" w:rsidP="00DE7A9C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A2768" w14:textId="77777777" w:rsidR="00DE7A9C" w:rsidRPr="00784248" w:rsidRDefault="00DE7A9C" w:rsidP="00DE7A9C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66E8F" w14:textId="77777777" w:rsidR="00DE7A9C" w:rsidRPr="00784248" w:rsidRDefault="00DE7A9C" w:rsidP="00DE7A9C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</w:p>
        </w:tc>
      </w:tr>
      <w:tr w:rsidR="00DE7A9C" w:rsidRPr="004E4BE5" w14:paraId="37B30872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11F02" w14:textId="77777777" w:rsidR="00DE7A9C" w:rsidRPr="004E4BE5" w:rsidRDefault="00DE7A9C" w:rsidP="00DE7A9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F418D" w14:textId="77777777" w:rsidR="00DE7A9C" w:rsidRPr="004E4BE5" w:rsidRDefault="00DE7A9C" w:rsidP="00DE7A9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92B669" w14:textId="77777777" w:rsidR="00DE7A9C" w:rsidRPr="004E4BE5" w:rsidRDefault="00DE7A9C" w:rsidP="00DE7A9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C9B1B" w14:textId="77777777" w:rsidR="00DE7A9C" w:rsidRPr="004E4BE5" w:rsidRDefault="00DE7A9C" w:rsidP="00DE7A9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74728" w14:textId="77777777" w:rsidR="00DE7A9C" w:rsidRPr="004E4BE5" w:rsidRDefault="00DE7A9C" w:rsidP="00DE7A9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19608" w14:textId="77777777" w:rsidR="00DE7A9C" w:rsidRPr="004E4BE5" w:rsidRDefault="00DE7A9C" w:rsidP="00DE7A9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59C33" w14:textId="055300BD" w:rsidR="00DE7A9C" w:rsidRPr="004E4BE5" w:rsidRDefault="00DE7A9C" w:rsidP="00DE7A9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9E253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67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654ED" w14:textId="485E0BF2" w:rsidR="00DE7A9C" w:rsidRPr="004E4BE5" w:rsidRDefault="00DE7A9C" w:rsidP="00DE7A9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630FA6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67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4E071" w14:textId="72CE0C90" w:rsidR="00DE7A9C" w:rsidRPr="004E4BE5" w:rsidRDefault="00DE7A9C" w:rsidP="00DE7A9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±6</w:t>
            </w:r>
            <w:r w:rsidR="00784D5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8</w:t>
            </w:r>
          </w:p>
        </w:tc>
      </w:tr>
      <w:tr w:rsidR="00DE7A9C" w:rsidRPr="004E4BE5" w14:paraId="28BC5A96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7DC7F" w14:textId="77777777" w:rsidR="00DE7A9C" w:rsidRPr="004E4BE5" w:rsidRDefault="00DE7A9C" w:rsidP="00DE7A9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2E13B" w14:textId="77777777" w:rsidR="00DE7A9C" w:rsidRPr="004E4BE5" w:rsidRDefault="00DE7A9C" w:rsidP="00DE7A9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778042" w14:textId="77777777" w:rsidR="00DE7A9C" w:rsidRPr="004E4BE5" w:rsidRDefault="00DE7A9C" w:rsidP="00DE7A9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02610" w14:textId="77777777" w:rsidR="00DE7A9C" w:rsidRPr="004E4BE5" w:rsidRDefault="00DE7A9C" w:rsidP="00DE7A9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11598" w14:textId="77777777" w:rsidR="00DE7A9C" w:rsidRPr="004E4BE5" w:rsidRDefault="00DE7A9C" w:rsidP="00DE7A9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643A1" w14:textId="77777777" w:rsidR="00DE7A9C" w:rsidRPr="004E4BE5" w:rsidRDefault="00DE7A9C" w:rsidP="00DE7A9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D6868" w14:textId="043F0772" w:rsidR="00DE7A9C" w:rsidRPr="004E4BE5" w:rsidRDefault="00DE7A9C" w:rsidP="00DE7A9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9E253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67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B2D6E" w14:textId="5CAE7C38" w:rsidR="00DE7A9C" w:rsidRPr="004E4BE5" w:rsidRDefault="00DE7A9C" w:rsidP="00DE7A9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630FA6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67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AB206" w14:textId="2985B863" w:rsidR="00DE7A9C" w:rsidRPr="004E4BE5" w:rsidRDefault="00DE7A9C" w:rsidP="00DE7A9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±6</w:t>
            </w:r>
            <w:r w:rsidR="00784D5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8</w:t>
            </w:r>
          </w:p>
        </w:tc>
      </w:tr>
      <w:tr w:rsidR="00DE7A9C" w:rsidRPr="004E4BE5" w14:paraId="6533E69F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BEE21" w14:textId="77777777" w:rsidR="00DE7A9C" w:rsidRPr="004E4BE5" w:rsidRDefault="00DE7A9C" w:rsidP="00DE7A9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B4652" w14:textId="77777777" w:rsidR="00DE7A9C" w:rsidRPr="004E4BE5" w:rsidRDefault="00DE7A9C" w:rsidP="00DE7A9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65ABED" w14:textId="77777777" w:rsidR="00DE7A9C" w:rsidRPr="004E4BE5" w:rsidRDefault="00DE7A9C" w:rsidP="00DE7A9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191C5" w14:textId="77777777" w:rsidR="00DE7A9C" w:rsidRPr="004E4BE5" w:rsidRDefault="00DE7A9C" w:rsidP="00DE7A9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1F0E9" w14:textId="77777777" w:rsidR="00DE7A9C" w:rsidRPr="004E4BE5" w:rsidRDefault="00DE7A9C" w:rsidP="00DE7A9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3D2EA" w14:textId="77777777" w:rsidR="00DE7A9C" w:rsidRPr="004E4BE5" w:rsidRDefault="00DE7A9C" w:rsidP="00DE7A9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F44A8" w14:textId="77777777" w:rsidR="00DE7A9C" w:rsidRPr="004E4BE5" w:rsidRDefault="00DE7A9C" w:rsidP="00DE7A9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9BF37" w14:textId="77777777" w:rsidR="00DE7A9C" w:rsidRPr="004E4BE5" w:rsidRDefault="00DE7A9C" w:rsidP="00DE7A9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9872F" w14:textId="56BF7167" w:rsidR="00DE7A9C" w:rsidRPr="004E612B" w:rsidRDefault="00C4064A" w:rsidP="00DE7A9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</w:pPr>
            <w:r w:rsidRPr="00C4064A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(±</w:t>
            </w:r>
            <w: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75</w:t>
            </w:r>
            <w:r w:rsidRPr="00C4064A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)</w:t>
            </w:r>
          </w:p>
        </w:tc>
      </w:tr>
      <w:tr w:rsidR="00894592" w:rsidRPr="004E4BE5" w14:paraId="5DDD6A82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345B8" w14:textId="77777777" w:rsidR="00894592" w:rsidRPr="004E4BE5" w:rsidRDefault="00894592" w:rsidP="0089459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66328" w14:textId="014E04E1" w:rsidR="00894592" w:rsidRPr="004E4BE5" w:rsidRDefault="00894592" w:rsidP="008945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86E208" w14:textId="77777777" w:rsidR="00894592" w:rsidRPr="004E4BE5" w:rsidRDefault="00894592" w:rsidP="0089459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A00FB" w14:textId="7C7BB675" w:rsidR="00894592" w:rsidRPr="004E4BE5" w:rsidRDefault="00894592" w:rsidP="008945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4803E" w14:textId="77777777" w:rsidR="00894592" w:rsidRPr="004E4BE5" w:rsidRDefault="00894592" w:rsidP="008945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88E69" w14:textId="77777777" w:rsidR="00894592" w:rsidRPr="004E4BE5" w:rsidRDefault="00894592" w:rsidP="008945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C1B59" w14:textId="1A073A9F" w:rsidR="00894592" w:rsidRPr="004E4BE5" w:rsidRDefault="00894592" w:rsidP="008945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±38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210EE" w14:textId="3E34E7D7" w:rsidR="00894592" w:rsidRPr="004E4BE5" w:rsidRDefault="00894592" w:rsidP="008945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±38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04E01" w14:textId="073B7F5B" w:rsidR="00894592" w:rsidRPr="004E4BE5" w:rsidRDefault="00894592" w:rsidP="008945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±39</w:t>
            </w:r>
          </w:p>
        </w:tc>
      </w:tr>
      <w:tr w:rsidR="00894592" w:rsidRPr="004E4BE5" w14:paraId="221F56FB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BD785" w14:textId="77777777" w:rsidR="00894592" w:rsidRPr="004E4BE5" w:rsidRDefault="00894592" w:rsidP="0089459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7B813" w14:textId="77777777" w:rsidR="00894592" w:rsidRPr="004E4BE5" w:rsidRDefault="00894592" w:rsidP="0089459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7D7192" w14:textId="77777777" w:rsidR="00894592" w:rsidRPr="004E4BE5" w:rsidRDefault="00894592" w:rsidP="0089459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A9827" w14:textId="77777777" w:rsidR="00894592" w:rsidRPr="004E4BE5" w:rsidRDefault="00894592" w:rsidP="0089459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BDDCB" w14:textId="77777777" w:rsidR="00894592" w:rsidRPr="004E4BE5" w:rsidRDefault="00894592" w:rsidP="008945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8957B" w14:textId="77777777" w:rsidR="00894592" w:rsidRPr="004E4BE5" w:rsidRDefault="00894592" w:rsidP="008945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B5643" w14:textId="6EAA0D6A" w:rsidR="00894592" w:rsidRPr="004E4BE5" w:rsidRDefault="00894592" w:rsidP="008945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±38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94C97" w14:textId="7A7ED97C" w:rsidR="00894592" w:rsidRPr="004E4BE5" w:rsidRDefault="00894592" w:rsidP="008945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±38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C0742" w14:textId="30AA9AF5" w:rsidR="00894592" w:rsidRPr="004E4BE5" w:rsidRDefault="00894592" w:rsidP="008945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±38</w:t>
            </w:r>
          </w:p>
        </w:tc>
      </w:tr>
      <w:tr w:rsidR="00894592" w:rsidRPr="004E4BE5" w14:paraId="282FE221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89328" w14:textId="77777777" w:rsidR="00894592" w:rsidRPr="004E4BE5" w:rsidRDefault="00894592" w:rsidP="0089459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2334F" w14:textId="77777777" w:rsidR="00894592" w:rsidRPr="004E4BE5" w:rsidRDefault="00894592" w:rsidP="0089459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472602" w14:textId="77777777" w:rsidR="00894592" w:rsidRPr="004E4BE5" w:rsidRDefault="00894592" w:rsidP="0089459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9D912" w14:textId="77777777" w:rsidR="00894592" w:rsidRPr="004E4BE5" w:rsidRDefault="00894592" w:rsidP="0089459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93FCF" w14:textId="77777777" w:rsidR="00894592" w:rsidRPr="004E4BE5" w:rsidRDefault="00894592" w:rsidP="008945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1D1DA" w14:textId="77777777" w:rsidR="00894592" w:rsidRPr="004E4BE5" w:rsidRDefault="00894592" w:rsidP="008945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C502B" w14:textId="77777777" w:rsidR="00894592" w:rsidRPr="00494953" w:rsidRDefault="00894592" w:rsidP="00894592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C4F65" w14:textId="77777777" w:rsidR="00894592" w:rsidRPr="00494953" w:rsidRDefault="00894592" w:rsidP="00894592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EC45D" w14:textId="0352A011" w:rsidR="00894592" w:rsidRPr="00494953" w:rsidRDefault="00ED5048" w:rsidP="00894592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 w:rsidRPr="00C4064A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(±</w:t>
            </w:r>
            <w: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48</w:t>
            </w:r>
            <w:r w:rsidRPr="00C4064A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)</w:t>
            </w:r>
          </w:p>
        </w:tc>
      </w:tr>
      <w:tr w:rsidR="00894592" w:rsidRPr="004E4BE5" w14:paraId="2A749836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2C442" w14:textId="77777777" w:rsidR="00894592" w:rsidRPr="004E4BE5" w:rsidRDefault="00894592" w:rsidP="0089459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001A1" w14:textId="77777777" w:rsidR="00894592" w:rsidRPr="004E4BE5" w:rsidRDefault="00894592" w:rsidP="0089459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BB354F" w14:textId="77777777" w:rsidR="00894592" w:rsidRPr="004E4BE5" w:rsidRDefault="00894592" w:rsidP="0089459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8FDE7" w14:textId="77777777" w:rsidR="00894592" w:rsidRPr="004E4BE5" w:rsidRDefault="00894592" w:rsidP="0089459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15778" w14:textId="77777777" w:rsidR="00894592" w:rsidRPr="004E4BE5" w:rsidRDefault="00894592" w:rsidP="008945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5542F" w14:textId="77777777" w:rsidR="00894592" w:rsidRPr="004E4BE5" w:rsidRDefault="00894592" w:rsidP="008945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B74C0" w14:textId="61189DCF" w:rsidR="00894592" w:rsidRPr="004E4BE5" w:rsidRDefault="00894592" w:rsidP="008945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±38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AD63F" w14:textId="23601081" w:rsidR="00894592" w:rsidRPr="004E4BE5" w:rsidRDefault="00894592" w:rsidP="008945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±38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A0954" w14:textId="6C3811FC" w:rsidR="00894592" w:rsidRPr="004E4BE5" w:rsidRDefault="00894592" w:rsidP="008945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±38</w:t>
            </w:r>
          </w:p>
        </w:tc>
      </w:tr>
      <w:tr w:rsidR="00894592" w:rsidRPr="004E4BE5" w14:paraId="38A8CEC6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0080A" w14:textId="77777777" w:rsidR="00894592" w:rsidRPr="004E4BE5" w:rsidRDefault="00894592" w:rsidP="0089459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138DB" w14:textId="77777777" w:rsidR="00894592" w:rsidRPr="004E4BE5" w:rsidRDefault="00894592" w:rsidP="0089459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2EFF81" w14:textId="77777777" w:rsidR="00894592" w:rsidRPr="004E4BE5" w:rsidRDefault="00894592" w:rsidP="0089459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CB874" w14:textId="77777777" w:rsidR="00894592" w:rsidRPr="004E4BE5" w:rsidRDefault="00894592" w:rsidP="0089459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D03A5" w14:textId="77777777" w:rsidR="00894592" w:rsidRPr="004E4BE5" w:rsidRDefault="00894592" w:rsidP="008945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1B20C" w14:textId="77777777" w:rsidR="00894592" w:rsidRPr="004E4BE5" w:rsidRDefault="00894592" w:rsidP="008945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85FC9" w14:textId="0C11CE3E" w:rsidR="00894592" w:rsidRPr="004E4BE5" w:rsidRDefault="00894592" w:rsidP="008945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±38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F6B4D" w14:textId="5A5A0591" w:rsidR="00894592" w:rsidRPr="004E4BE5" w:rsidRDefault="00894592" w:rsidP="008945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±38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4352D" w14:textId="3F61E5FA" w:rsidR="00894592" w:rsidRPr="004E4BE5" w:rsidRDefault="00894592" w:rsidP="008945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±38</w:t>
            </w:r>
          </w:p>
        </w:tc>
      </w:tr>
      <w:tr w:rsidR="00DE7A9C" w:rsidRPr="004E4BE5" w14:paraId="624C730A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14A16" w14:textId="77777777" w:rsidR="00DE7A9C" w:rsidRPr="004E4BE5" w:rsidRDefault="00DE7A9C" w:rsidP="00DE7A9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404C3" w14:textId="77777777" w:rsidR="00DE7A9C" w:rsidRPr="004E4BE5" w:rsidRDefault="00DE7A9C" w:rsidP="00DE7A9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476D5A" w14:textId="77777777" w:rsidR="00DE7A9C" w:rsidRPr="004E4BE5" w:rsidRDefault="00DE7A9C" w:rsidP="00DE7A9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AFE98" w14:textId="77777777" w:rsidR="00DE7A9C" w:rsidRPr="004E4BE5" w:rsidRDefault="00DE7A9C" w:rsidP="00DE7A9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5F272" w14:textId="77777777" w:rsidR="00DE7A9C" w:rsidRPr="004E4BE5" w:rsidRDefault="00DE7A9C" w:rsidP="00DE7A9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2E88A" w14:textId="77777777" w:rsidR="00DE7A9C" w:rsidRPr="004E4BE5" w:rsidRDefault="00DE7A9C" w:rsidP="00DE7A9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FC9E8" w14:textId="77777777" w:rsidR="00DE7A9C" w:rsidRPr="004E4BE5" w:rsidRDefault="00DE7A9C" w:rsidP="00DE7A9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17F9C" w14:textId="77777777" w:rsidR="00DE7A9C" w:rsidRPr="004E4BE5" w:rsidRDefault="00DE7A9C" w:rsidP="00DE7A9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92B3D" w14:textId="0D6678BF" w:rsidR="00DE7A9C" w:rsidRPr="004E4BE5" w:rsidRDefault="00DE7A9C" w:rsidP="00DE7A9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</w:tr>
      <w:tr w:rsidR="00C37F8C" w:rsidRPr="004E4BE5" w14:paraId="62104C99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62319" w14:textId="77777777" w:rsidR="00C37F8C" w:rsidRPr="004E4BE5" w:rsidRDefault="00C37F8C" w:rsidP="00C37F8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D2F19" w14:textId="59301823" w:rsidR="00C37F8C" w:rsidRPr="004E4BE5" w:rsidRDefault="00C37F8C" w:rsidP="00C37F8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64DB0D" w14:textId="77777777" w:rsidR="00C37F8C" w:rsidRPr="004E4BE5" w:rsidRDefault="00C37F8C" w:rsidP="00C37F8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45D0F" w14:textId="1312AE7E" w:rsidR="00C37F8C" w:rsidRPr="004E4BE5" w:rsidRDefault="00C37F8C" w:rsidP="00C37F8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2F265" w14:textId="77777777" w:rsidR="00C37F8C" w:rsidRPr="004E4BE5" w:rsidRDefault="00C37F8C" w:rsidP="00C37F8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A06C0" w14:textId="77777777" w:rsidR="00C37F8C" w:rsidRPr="004E4BE5" w:rsidRDefault="00C37F8C" w:rsidP="00C37F8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1C98B" w14:textId="695BD24F" w:rsidR="00C37F8C" w:rsidRPr="004E4BE5" w:rsidRDefault="00C37F8C" w:rsidP="00C37F8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DB283" w14:textId="3F44C17F" w:rsidR="00C37F8C" w:rsidRPr="004E4BE5" w:rsidRDefault="00C37F8C" w:rsidP="00C37F8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61D57" w14:textId="47BBC272" w:rsidR="00C37F8C" w:rsidRPr="004E4BE5" w:rsidRDefault="00C37F8C" w:rsidP="00C37F8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±18</w:t>
            </w:r>
          </w:p>
        </w:tc>
      </w:tr>
      <w:tr w:rsidR="00C37F8C" w:rsidRPr="004E4BE5" w14:paraId="6807A1DF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77A0D" w14:textId="77777777" w:rsidR="00C37F8C" w:rsidRPr="004E4BE5" w:rsidRDefault="00C37F8C" w:rsidP="00C37F8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210DB" w14:textId="77777777" w:rsidR="00C37F8C" w:rsidRPr="004E4BE5" w:rsidRDefault="00C37F8C" w:rsidP="00C37F8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7D43A6" w14:textId="77777777" w:rsidR="00C37F8C" w:rsidRPr="004E4BE5" w:rsidRDefault="00C37F8C" w:rsidP="00C37F8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929F2" w14:textId="77777777" w:rsidR="00C37F8C" w:rsidRPr="004E4BE5" w:rsidRDefault="00C37F8C" w:rsidP="00C37F8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AFF4F" w14:textId="77777777" w:rsidR="00C37F8C" w:rsidRPr="004E4BE5" w:rsidRDefault="00C37F8C" w:rsidP="00C37F8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13DBB" w14:textId="77777777" w:rsidR="00C37F8C" w:rsidRPr="004E4BE5" w:rsidRDefault="00C37F8C" w:rsidP="00C37F8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A2C70" w14:textId="53745717" w:rsidR="00C37F8C" w:rsidRPr="004E4BE5" w:rsidRDefault="00C37F8C" w:rsidP="00C37F8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7A81F" w14:textId="1F609199" w:rsidR="00C37F8C" w:rsidRPr="004E4BE5" w:rsidRDefault="00C37F8C" w:rsidP="00C37F8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9622A" w14:textId="0CB0FCD3" w:rsidR="00C37F8C" w:rsidRPr="004E4BE5" w:rsidRDefault="00C37F8C" w:rsidP="00C37F8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±18</w:t>
            </w:r>
          </w:p>
        </w:tc>
      </w:tr>
      <w:tr w:rsidR="00C37F8C" w:rsidRPr="004E4BE5" w14:paraId="7FD6AE90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9E632" w14:textId="77777777" w:rsidR="00C37F8C" w:rsidRPr="004E4BE5" w:rsidRDefault="00C37F8C" w:rsidP="00C37F8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0BB25" w14:textId="77777777" w:rsidR="00C37F8C" w:rsidRPr="004E4BE5" w:rsidRDefault="00C37F8C" w:rsidP="00C37F8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F85003" w14:textId="77777777" w:rsidR="00C37F8C" w:rsidRPr="004E4BE5" w:rsidRDefault="00C37F8C" w:rsidP="00C37F8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24733" w14:textId="77777777" w:rsidR="00C37F8C" w:rsidRPr="004E4BE5" w:rsidRDefault="00C37F8C" w:rsidP="00C37F8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24DA3" w14:textId="77777777" w:rsidR="00C37F8C" w:rsidRPr="004E4BE5" w:rsidRDefault="00C37F8C" w:rsidP="00C37F8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94573" w14:textId="77777777" w:rsidR="00C37F8C" w:rsidRPr="004E4BE5" w:rsidRDefault="00C37F8C" w:rsidP="00C37F8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A2171" w14:textId="77777777" w:rsidR="00C37F8C" w:rsidRPr="004E4BE5" w:rsidRDefault="00C37F8C" w:rsidP="00C37F8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1F5FF" w14:textId="77777777" w:rsidR="00C37F8C" w:rsidRPr="004E4BE5" w:rsidRDefault="00C37F8C" w:rsidP="00C37F8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6FA8D" w14:textId="17CAB256" w:rsidR="00C37F8C" w:rsidRPr="004E4BE5" w:rsidRDefault="00ED5048" w:rsidP="00C37F8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C4064A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(±</w:t>
            </w:r>
            <w: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24</w:t>
            </w:r>
            <w:r w:rsidRPr="00C4064A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)</w:t>
            </w:r>
          </w:p>
        </w:tc>
      </w:tr>
      <w:tr w:rsidR="00C37F8C" w:rsidRPr="004E4BE5" w14:paraId="279DFAB3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3C51E" w14:textId="77777777" w:rsidR="00C37F8C" w:rsidRPr="004E4BE5" w:rsidRDefault="00C37F8C" w:rsidP="00C37F8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E0503" w14:textId="77777777" w:rsidR="00C37F8C" w:rsidRPr="004E4BE5" w:rsidRDefault="00C37F8C" w:rsidP="00C37F8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731A42" w14:textId="77777777" w:rsidR="00C37F8C" w:rsidRPr="004E4BE5" w:rsidRDefault="00C37F8C" w:rsidP="00C37F8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32B77" w14:textId="77777777" w:rsidR="00C37F8C" w:rsidRPr="004E4BE5" w:rsidRDefault="00C37F8C" w:rsidP="00C37F8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77E19" w14:textId="77777777" w:rsidR="00C37F8C" w:rsidRPr="004E4BE5" w:rsidRDefault="00C37F8C" w:rsidP="00C37F8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D6750" w14:textId="77777777" w:rsidR="00C37F8C" w:rsidRPr="004E4BE5" w:rsidRDefault="00C37F8C" w:rsidP="00C37F8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46EC" w14:textId="301D435B" w:rsidR="00C37F8C" w:rsidRPr="004E4BE5" w:rsidRDefault="00C37F8C" w:rsidP="00C37F8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AA3EE" w14:textId="6107019D" w:rsidR="00C37F8C" w:rsidRPr="004E4BE5" w:rsidRDefault="00C37F8C" w:rsidP="00C37F8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F8CEC" w14:textId="317C3F21" w:rsidR="00C37F8C" w:rsidRPr="004E4BE5" w:rsidRDefault="00C37F8C" w:rsidP="00C37F8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±18</w:t>
            </w:r>
          </w:p>
        </w:tc>
      </w:tr>
      <w:tr w:rsidR="00C37F8C" w:rsidRPr="004E4BE5" w14:paraId="586EF162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76B02" w14:textId="77777777" w:rsidR="00C37F8C" w:rsidRPr="004E4BE5" w:rsidRDefault="00C37F8C" w:rsidP="00C37F8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11E98" w14:textId="77777777" w:rsidR="00C37F8C" w:rsidRPr="004E4BE5" w:rsidRDefault="00C37F8C" w:rsidP="00C37F8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BF723A" w14:textId="77777777" w:rsidR="00C37F8C" w:rsidRPr="004E4BE5" w:rsidRDefault="00C37F8C" w:rsidP="00C37F8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E0012" w14:textId="77777777" w:rsidR="00C37F8C" w:rsidRPr="004E4BE5" w:rsidRDefault="00C37F8C" w:rsidP="00C37F8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5AD0C" w14:textId="77777777" w:rsidR="00C37F8C" w:rsidRPr="004E4BE5" w:rsidRDefault="00C37F8C" w:rsidP="00C37F8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C7E9A" w14:textId="77777777" w:rsidR="00C37F8C" w:rsidRPr="004E4BE5" w:rsidRDefault="00C37F8C" w:rsidP="00C37F8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19A3B" w14:textId="3F0BE2B8" w:rsidR="00C37F8C" w:rsidRPr="004E4BE5" w:rsidRDefault="00C37F8C" w:rsidP="00C37F8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6C3CA" w14:textId="7BB054B1" w:rsidR="00C37F8C" w:rsidRPr="004E4BE5" w:rsidRDefault="00C37F8C" w:rsidP="00C37F8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20DFA" w14:textId="29CD5896" w:rsidR="00C37F8C" w:rsidRPr="004E4BE5" w:rsidRDefault="00C37F8C" w:rsidP="00C37F8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±18</w:t>
            </w:r>
          </w:p>
        </w:tc>
      </w:tr>
      <w:tr w:rsidR="00B36D5A" w:rsidRPr="004E4BE5" w14:paraId="608388AE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F13F8" w14:textId="77777777" w:rsidR="00B36D5A" w:rsidRPr="004E4BE5" w:rsidRDefault="00B36D5A" w:rsidP="00B36D5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DE2FE" w14:textId="77777777" w:rsidR="00B36D5A" w:rsidRPr="004E4BE5" w:rsidRDefault="00B36D5A" w:rsidP="00B36D5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99F235" w14:textId="77777777" w:rsidR="00B36D5A" w:rsidRPr="004E4BE5" w:rsidRDefault="00B36D5A" w:rsidP="00B36D5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D9D1D" w14:textId="77777777" w:rsidR="00B36D5A" w:rsidRPr="004E4BE5" w:rsidRDefault="00B36D5A" w:rsidP="00B36D5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154C7" w14:textId="77777777" w:rsidR="00B36D5A" w:rsidRPr="004E4BE5" w:rsidRDefault="00B36D5A" w:rsidP="00B36D5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E17DA" w14:textId="77777777" w:rsidR="00B36D5A" w:rsidRPr="004E4BE5" w:rsidRDefault="00B36D5A" w:rsidP="00B36D5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603ED" w14:textId="77777777" w:rsidR="00B36D5A" w:rsidRPr="004E4BE5" w:rsidRDefault="00B36D5A" w:rsidP="00B36D5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16D26" w14:textId="77777777" w:rsidR="00B36D5A" w:rsidRPr="004E4BE5" w:rsidRDefault="00B36D5A" w:rsidP="00B36D5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4FA4F" w14:textId="1E5F00FC" w:rsidR="00B36D5A" w:rsidRPr="004E4BE5" w:rsidRDefault="00B36D5A" w:rsidP="00B36D5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</w:tr>
    </w:tbl>
    <w:p w14:paraId="72E7D890" w14:textId="025B70B0" w:rsidR="00360244" w:rsidRPr="007D4DB0" w:rsidRDefault="00C42019" w:rsidP="00360244">
      <w:pPr>
        <w:pStyle w:val="Caption"/>
        <w:jc w:val="center"/>
        <w:rPr>
          <w:sz w:val="22"/>
          <w:szCs w:val="22"/>
          <w:lang w:val="en-US" w:eastAsia="zh-CN"/>
        </w:rPr>
      </w:pPr>
      <w:r w:rsidRPr="00C42019">
        <w:rPr>
          <w:sz w:val="22"/>
          <w:szCs w:val="22"/>
        </w:rPr>
        <w:t xml:space="preserve">Table </w:t>
      </w:r>
      <w:r w:rsidRPr="00C42019">
        <w:rPr>
          <w:sz w:val="22"/>
          <w:szCs w:val="22"/>
        </w:rPr>
        <w:fldChar w:fldCharType="begin"/>
      </w:r>
      <w:r w:rsidRPr="00C42019">
        <w:rPr>
          <w:sz w:val="22"/>
          <w:szCs w:val="22"/>
        </w:rPr>
        <w:instrText xml:space="preserve"> SEQ Table \* ARABIC </w:instrText>
      </w:r>
      <w:r w:rsidRPr="00C42019">
        <w:rPr>
          <w:sz w:val="22"/>
          <w:szCs w:val="22"/>
        </w:rPr>
        <w:fldChar w:fldCharType="separate"/>
      </w:r>
      <w:r w:rsidR="00052588">
        <w:rPr>
          <w:noProof/>
          <w:sz w:val="22"/>
          <w:szCs w:val="22"/>
        </w:rPr>
        <w:t>14</w:t>
      </w:r>
      <w:r w:rsidRPr="00C42019">
        <w:rPr>
          <w:sz w:val="22"/>
          <w:szCs w:val="22"/>
        </w:rPr>
        <w:fldChar w:fldCharType="end"/>
      </w:r>
      <w:r w:rsidRPr="00C42019">
        <w:rPr>
          <w:sz w:val="22"/>
          <w:szCs w:val="22"/>
        </w:rPr>
        <w:t>:</w:t>
      </w:r>
      <w:r w:rsidR="00360244">
        <w:rPr>
          <w:sz w:val="22"/>
          <w:szCs w:val="22"/>
        </w:rPr>
        <w:t xml:space="preserve"> RSTD simulation results for FR1, SCS = 30 kHz, AWGN.</w:t>
      </w:r>
      <w:r w:rsidR="00B1771F">
        <w:rPr>
          <w:sz w:val="22"/>
          <w:szCs w:val="22"/>
        </w:rPr>
        <w:t xml:space="preserve"> Values in parentheses are the Rel-16 baseline requirements (without margin).</w:t>
      </w:r>
    </w:p>
    <w:p w14:paraId="47D18B2B" w14:textId="77777777" w:rsidR="00345EFD" w:rsidRDefault="00345EFD">
      <w:pPr>
        <w:spacing w:after="0"/>
        <w:rPr>
          <w:sz w:val="24"/>
          <w:szCs w:val="24"/>
          <w:lang w:val="en-US" w:eastAsia="zh-CN"/>
        </w:rPr>
      </w:pPr>
    </w:p>
    <w:p w14:paraId="57844915" w14:textId="4660FEA7" w:rsidR="00345EFD" w:rsidRPr="00626F45" w:rsidRDefault="001479C4" w:rsidP="00166BBB">
      <w:r w:rsidRPr="00814F14">
        <w:rPr>
          <w:b/>
          <w:bCs/>
          <w:sz w:val="22"/>
          <w:szCs w:val="22"/>
        </w:rPr>
        <w:t xml:space="preserve">Observation </w:t>
      </w:r>
      <w:r>
        <w:rPr>
          <w:b/>
          <w:bCs/>
          <w:sz w:val="22"/>
          <w:szCs w:val="22"/>
        </w:rPr>
        <w:t>8</w:t>
      </w:r>
      <w:r w:rsidRPr="00814F14">
        <w:rPr>
          <w:b/>
          <w:bCs/>
          <w:sz w:val="22"/>
          <w:szCs w:val="22"/>
        </w:rPr>
        <w:t xml:space="preserve">: For FR1, </w:t>
      </w:r>
      <w:r>
        <w:rPr>
          <w:b/>
          <w:bCs/>
          <w:sz w:val="22"/>
          <w:szCs w:val="22"/>
        </w:rPr>
        <w:t xml:space="preserve">SCS = 15 kHz </w:t>
      </w:r>
      <w:r w:rsidR="00DA0CB6">
        <w:rPr>
          <w:b/>
          <w:bCs/>
          <w:sz w:val="22"/>
          <w:szCs w:val="22"/>
        </w:rPr>
        <w:t>and</w:t>
      </w:r>
      <w:r>
        <w:rPr>
          <w:b/>
          <w:bCs/>
          <w:sz w:val="22"/>
          <w:szCs w:val="22"/>
        </w:rPr>
        <w:t xml:space="preserve"> 30 kHz, and</w:t>
      </w:r>
      <w:r w:rsidRPr="00814F14">
        <w:rPr>
          <w:b/>
          <w:bCs/>
          <w:sz w:val="22"/>
          <w:szCs w:val="22"/>
        </w:rPr>
        <w:t xml:space="preserve"> </w:t>
      </w:r>
      <w:proofErr w:type="spellStart"/>
      <w:r w:rsidRPr="00814F14">
        <w:rPr>
          <w:b/>
          <w:bCs/>
          <w:sz w:val="22"/>
          <w:szCs w:val="22"/>
        </w:rPr>
        <w:t>num</w:t>
      </w:r>
      <w:proofErr w:type="spellEnd"/>
      <w:r w:rsidRPr="00814F14">
        <w:rPr>
          <w:b/>
          <w:bCs/>
          <w:sz w:val="22"/>
          <w:szCs w:val="22"/>
        </w:rPr>
        <w:t xml:space="preserve"> RB </w:t>
      </w:r>
      <w:r>
        <w:rPr>
          <w:b/>
          <w:bCs/>
          <w:sz w:val="22"/>
          <w:szCs w:val="22"/>
        </w:rPr>
        <w:t>≥</w:t>
      </w:r>
      <w:r w:rsidRPr="00814F14">
        <w:rPr>
          <w:b/>
          <w:bCs/>
          <w:sz w:val="22"/>
          <w:szCs w:val="22"/>
        </w:rPr>
        <w:t>4</w:t>
      </w:r>
      <w:r>
        <w:rPr>
          <w:b/>
          <w:bCs/>
          <w:sz w:val="22"/>
          <w:szCs w:val="22"/>
        </w:rPr>
        <w:t>8</w:t>
      </w:r>
      <w:r w:rsidRPr="00814F14">
        <w:rPr>
          <w:b/>
          <w:bCs/>
          <w:sz w:val="22"/>
          <w:szCs w:val="22"/>
        </w:rPr>
        <w:t xml:space="preserve">, Rel-16 </w:t>
      </w:r>
      <w:r w:rsidR="00166BBB">
        <w:rPr>
          <w:b/>
          <w:bCs/>
          <w:sz w:val="22"/>
          <w:szCs w:val="22"/>
        </w:rPr>
        <w:t>RSTD</w:t>
      </w:r>
      <w:r w:rsidRPr="00814F14">
        <w:rPr>
          <w:b/>
          <w:bCs/>
          <w:sz w:val="22"/>
          <w:szCs w:val="22"/>
        </w:rPr>
        <w:t xml:space="preserve"> accuracy requirements in AWGN at </w:t>
      </w:r>
      <w:proofErr w:type="spellStart"/>
      <w:r w:rsidR="005F2C21" w:rsidRPr="00814F14">
        <w:rPr>
          <w:b/>
          <w:bCs/>
          <w:sz w:val="22"/>
          <w:szCs w:val="22"/>
        </w:rPr>
        <w:t>SINR</w:t>
      </w:r>
      <w:r w:rsidR="00506EC5" w:rsidRPr="00506EC5">
        <w:rPr>
          <w:b/>
          <w:bCs/>
          <w:sz w:val="22"/>
          <w:szCs w:val="22"/>
          <w:vertAlign w:val="subscript"/>
        </w:rPr>
        <w:t>ref</w:t>
      </w:r>
      <w:proofErr w:type="spellEnd"/>
      <w:r w:rsidR="00506EC5">
        <w:rPr>
          <w:b/>
          <w:bCs/>
          <w:sz w:val="22"/>
          <w:szCs w:val="22"/>
        </w:rPr>
        <w:t>/</w:t>
      </w:r>
      <w:r w:rsidRPr="00814F14">
        <w:rPr>
          <w:b/>
          <w:bCs/>
          <w:sz w:val="22"/>
          <w:szCs w:val="22"/>
        </w:rPr>
        <w:t xml:space="preserve">SINR = </w:t>
      </w:r>
      <w:r w:rsidR="00506EC5">
        <w:rPr>
          <w:b/>
          <w:bCs/>
          <w:sz w:val="22"/>
          <w:szCs w:val="22"/>
        </w:rPr>
        <w:t>-6/</w:t>
      </w:r>
      <w:r w:rsidRPr="00814F14">
        <w:rPr>
          <w:b/>
          <w:bCs/>
          <w:sz w:val="22"/>
          <w:szCs w:val="22"/>
        </w:rPr>
        <w:t xml:space="preserve">-13 dB can be met at </w:t>
      </w:r>
      <w:proofErr w:type="spellStart"/>
      <w:r w:rsidR="00506EC5" w:rsidRPr="00814F14">
        <w:rPr>
          <w:b/>
          <w:bCs/>
          <w:sz w:val="22"/>
          <w:szCs w:val="22"/>
        </w:rPr>
        <w:t>SINR</w:t>
      </w:r>
      <w:r w:rsidR="00506EC5" w:rsidRPr="00506EC5">
        <w:rPr>
          <w:b/>
          <w:bCs/>
          <w:sz w:val="22"/>
          <w:szCs w:val="22"/>
          <w:vertAlign w:val="subscript"/>
        </w:rPr>
        <w:t>ref</w:t>
      </w:r>
      <w:proofErr w:type="spellEnd"/>
      <w:r w:rsidR="00506EC5">
        <w:rPr>
          <w:b/>
          <w:bCs/>
          <w:sz w:val="22"/>
          <w:szCs w:val="22"/>
        </w:rPr>
        <w:t>/</w:t>
      </w:r>
      <w:r w:rsidRPr="00814F14">
        <w:rPr>
          <w:b/>
          <w:bCs/>
          <w:sz w:val="22"/>
          <w:szCs w:val="22"/>
        </w:rPr>
        <w:t xml:space="preserve">SINR </w:t>
      </w:r>
      <w:r w:rsidR="00506EC5">
        <w:rPr>
          <w:b/>
          <w:bCs/>
          <w:sz w:val="22"/>
          <w:szCs w:val="22"/>
        </w:rPr>
        <w:t>=</w:t>
      </w:r>
      <w:r w:rsidRPr="00814F14">
        <w:rPr>
          <w:b/>
          <w:bCs/>
          <w:sz w:val="22"/>
          <w:szCs w:val="22"/>
        </w:rPr>
        <w:t xml:space="preserve"> </w:t>
      </w:r>
      <w:r w:rsidR="00CB3D6A">
        <w:rPr>
          <w:b/>
          <w:bCs/>
          <w:sz w:val="22"/>
          <w:szCs w:val="22"/>
        </w:rPr>
        <w:t>-3/</w:t>
      </w:r>
      <w:r w:rsidRPr="00814F14">
        <w:rPr>
          <w:b/>
          <w:bCs/>
          <w:sz w:val="22"/>
          <w:szCs w:val="22"/>
        </w:rPr>
        <w:t>-6 dB with number of samples M1 = 1, 2.</w:t>
      </w:r>
    </w:p>
    <w:p w14:paraId="1A736206" w14:textId="77777777" w:rsidR="00345EFD" w:rsidRDefault="00345EFD">
      <w:pPr>
        <w:spacing w:after="0"/>
        <w:rPr>
          <w:sz w:val="24"/>
          <w:szCs w:val="24"/>
          <w:lang w:val="en-US" w:eastAsia="zh-CN"/>
        </w:rPr>
      </w:pPr>
    </w:p>
    <w:p w14:paraId="4BBE3CE5" w14:textId="4CD4CAC2" w:rsidR="007C3489" w:rsidRDefault="007C3489">
      <w:pPr>
        <w:spacing w:after="0"/>
        <w:rPr>
          <w:b/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br w:type="page"/>
      </w:r>
    </w:p>
    <w:tbl>
      <w:tblPr>
        <w:tblW w:w="9329" w:type="dxa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194"/>
        <w:gridCol w:w="1421"/>
        <w:gridCol w:w="1421"/>
        <w:gridCol w:w="1421"/>
      </w:tblGrid>
      <w:tr w:rsidR="003E4A7A" w:rsidRPr="004E4BE5" w14:paraId="61753D17" w14:textId="77777777" w:rsidTr="007A11C2">
        <w:trPr>
          <w:trHeight w:val="53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29A16" w14:textId="77777777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lastRenderedPageBreak/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E010E" w14:textId="77777777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B3F5E" w14:textId="77777777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AC55A" w14:textId="77777777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1DD1E" w14:textId="77777777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6CB66B" w14:textId="77777777" w:rsidR="003E4A7A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repetitions</w:t>
            </w:r>
          </w:p>
        </w:tc>
        <w:tc>
          <w:tcPr>
            <w:tcW w:w="4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EFDA4" w14:textId="77777777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[5%,95%] (Tc)</w:t>
            </w:r>
          </w:p>
        </w:tc>
      </w:tr>
      <w:tr w:rsidR="003E4A7A" w:rsidRPr="004E4BE5" w14:paraId="318CB097" w14:textId="77777777" w:rsidTr="007A11C2">
        <w:trPr>
          <w:trHeight w:val="78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58441" w14:textId="77777777" w:rsidR="003E4A7A" w:rsidRPr="004E4BE5" w:rsidRDefault="003E4A7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F96D7" w14:textId="77777777" w:rsidR="003E4A7A" w:rsidRPr="004E4BE5" w:rsidRDefault="003E4A7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A9F28" w14:textId="77777777" w:rsidR="003E4A7A" w:rsidRPr="004E4BE5" w:rsidRDefault="003E4A7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88E7C" w14:textId="77777777" w:rsidR="003E4A7A" w:rsidRPr="004E4BE5" w:rsidRDefault="003E4A7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EF36E" w14:textId="77777777" w:rsidR="003E4A7A" w:rsidRPr="004E4BE5" w:rsidRDefault="003E4A7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8846" w14:textId="77777777" w:rsidR="003E4A7A" w:rsidRPr="004E4BE5" w:rsidRDefault="003E4A7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19994" w14:textId="77777777" w:rsidR="003E4A7A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 w:rsidRPr="001D7C77"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r</w:t>
            </w:r>
            <w:r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ef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0 dB</w:t>
            </w:r>
          </w:p>
          <w:p w14:paraId="1C8DACCB" w14:textId="77777777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9C0D" w14:textId="77777777" w:rsidR="003E4A7A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 w:rsidRPr="001D7C77"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r</w:t>
            </w:r>
            <w:r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ef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-3 dB</w:t>
            </w:r>
          </w:p>
          <w:p w14:paraId="37B149F5" w14:textId="77777777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F0E6E" w14:textId="77777777" w:rsidR="003E4A7A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 w:rsidRPr="001D7C77"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r</w:t>
            </w:r>
            <w:r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ef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-6 dB</w:t>
            </w:r>
          </w:p>
          <w:p w14:paraId="6A8954F2" w14:textId="77777777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-13 dB</w:t>
            </w:r>
          </w:p>
        </w:tc>
      </w:tr>
      <w:tr w:rsidR="00114904" w:rsidRPr="004E4BE5" w14:paraId="51DB3181" w14:textId="77777777" w:rsidTr="007A11C2">
        <w:trPr>
          <w:trHeight w:val="300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612D" w14:textId="77777777" w:rsidR="00114904" w:rsidRPr="004E4BE5" w:rsidRDefault="00114904" w:rsidP="0011490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FF0C2" w14:textId="77777777" w:rsidR="00114904" w:rsidRPr="004E4BE5" w:rsidRDefault="00114904" w:rsidP="0011490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43498" w14:textId="77777777" w:rsidR="00114904" w:rsidRPr="004E4BE5" w:rsidRDefault="00114904" w:rsidP="0011490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27731" w14:textId="77777777" w:rsidR="00114904" w:rsidRPr="004E4BE5" w:rsidRDefault="00114904" w:rsidP="0011490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256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39A0B" w14:textId="77777777" w:rsidR="00114904" w:rsidRPr="004E4BE5" w:rsidRDefault="00114904" w:rsidP="0011490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992F4" w14:textId="77777777" w:rsidR="00114904" w:rsidRPr="004E4BE5" w:rsidRDefault="00114904" w:rsidP="0011490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77741" w14:textId="57A6257A" w:rsidR="00114904" w:rsidRPr="004E4BE5" w:rsidRDefault="00114904" w:rsidP="0011490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±161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6BF91" w14:textId="1BE269C6" w:rsidR="00114904" w:rsidRPr="004E4BE5" w:rsidRDefault="00114904" w:rsidP="0011490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±161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01E67" w14:textId="10C46A46" w:rsidR="00114904" w:rsidRPr="004E4BE5" w:rsidRDefault="00114904" w:rsidP="0011490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ED7A0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220</w:t>
            </w:r>
          </w:p>
        </w:tc>
      </w:tr>
      <w:tr w:rsidR="00114904" w:rsidRPr="004E4BE5" w14:paraId="55E6114B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704C4" w14:textId="77777777" w:rsidR="00114904" w:rsidRPr="004E4BE5" w:rsidRDefault="00114904" w:rsidP="0011490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ECA69" w14:textId="77777777" w:rsidR="00114904" w:rsidRPr="004E4BE5" w:rsidRDefault="00114904" w:rsidP="0011490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B81DFA" w14:textId="77777777" w:rsidR="00114904" w:rsidRPr="004E4BE5" w:rsidRDefault="00114904" w:rsidP="0011490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2AEA7" w14:textId="77777777" w:rsidR="00114904" w:rsidRPr="004E4BE5" w:rsidRDefault="00114904" w:rsidP="0011490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3044C" w14:textId="77777777" w:rsidR="00114904" w:rsidRPr="004E4BE5" w:rsidRDefault="00114904" w:rsidP="0011490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8CA53" w14:textId="77777777" w:rsidR="00114904" w:rsidRPr="004E4BE5" w:rsidRDefault="00114904" w:rsidP="0011490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6AF97" w14:textId="726C6695" w:rsidR="00114904" w:rsidRPr="004E4BE5" w:rsidRDefault="00114904" w:rsidP="0011490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±161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AFABD" w14:textId="28430BAD" w:rsidR="00114904" w:rsidRPr="004E4BE5" w:rsidRDefault="00114904" w:rsidP="0011490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±161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1F80F" w14:textId="73B5FF13" w:rsidR="00114904" w:rsidRPr="004E4BE5" w:rsidRDefault="00114904" w:rsidP="0011490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</w:t>
            </w:r>
            <w:r w:rsidR="00ED7A0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84</w:t>
            </w:r>
          </w:p>
        </w:tc>
      </w:tr>
      <w:tr w:rsidR="00114904" w:rsidRPr="004E4BE5" w14:paraId="114EE357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24CC6" w14:textId="77777777" w:rsidR="00114904" w:rsidRPr="004E4BE5" w:rsidRDefault="00114904" w:rsidP="0011490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842AB" w14:textId="77777777" w:rsidR="00114904" w:rsidRPr="004E4BE5" w:rsidRDefault="00114904" w:rsidP="0011490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E23B9C" w14:textId="77777777" w:rsidR="00114904" w:rsidRPr="004E4BE5" w:rsidRDefault="00114904" w:rsidP="0011490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5D74C" w14:textId="77777777" w:rsidR="00114904" w:rsidRPr="004E4BE5" w:rsidRDefault="00114904" w:rsidP="0011490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14052" w14:textId="77777777" w:rsidR="00114904" w:rsidRPr="004E4BE5" w:rsidRDefault="00114904" w:rsidP="0011490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D6F17" w14:textId="77777777" w:rsidR="00114904" w:rsidRPr="004E4BE5" w:rsidRDefault="00114904" w:rsidP="0011490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BB55F" w14:textId="77777777" w:rsidR="00114904" w:rsidRPr="00784248" w:rsidRDefault="00114904" w:rsidP="00114904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9EC8F" w14:textId="77777777" w:rsidR="00114904" w:rsidRPr="00784248" w:rsidRDefault="00114904" w:rsidP="00114904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4E4EA" w14:textId="18731E96" w:rsidR="00114904" w:rsidRPr="00784248" w:rsidRDefault="00114904" w:rsidP="00114904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</w:p>
        </w:tc>
      </w:tr>
      <w:tr w:rsidR="00114904" w:rsidRPr="004E4BE5" w14:paraId="7A6A37EF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43DAD" w14:textId="77777777" w:rsidR="00114904" w:rsidRPr="004E4BE5" w:rsidRDefault="00114904" w:rsidP="0011490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ECABE" w14:textId="77777777" w:rsidR="00114904" w:rsidRPr="004E4BE5" w:rsidRDefault="00114904" w:rsidP="0011490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64E45E" w14:textId="77777777" w:rsidR="00114904" w:rsidRPr="004E4BE5" w:rsidRDefault="00114904" w:rsidP="0011490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9C20A" w14:textId="77777777" w:rsidR="00114904" w:rsidRPr="004E4BE5" w:rsidRDefault="00114904" w:rsidP="0011490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5D5F2" w14:textId="77777777" w:rsidR="00114904" w:rsidRPr="004E4BE5" w:rsidRDefault="00114904" w:rsidP="0011490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D765D" w14:textId="77777777" w:rsidR="00114904" w:rsidRPr="004E4BE5" w:rsidRDefault="00114904" w:rsidP="0011490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29246" w14:textId="4DF7468C" w:rsidR="00114904" w:rsidRPr="004E4BE5" w:rsidRDefault="00114904" w:rsidP="0011490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±155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23BA7" w14:textId="09B74A5F" w:rsidR="00114904" w:rsidRPr="004E4BE5" w:rsidRDefault="00114904" w:rsidP="0011490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±155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766A9" w14:textId="4F83FB4E" w:rsidR="00114904" w:rsidRPr="004E4BE5" w:rsidRDefault="00114904" w:rsidP="0011490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</w:t>
            </w:r>
            <w:r w:rsidR="008B3CCB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61</w:t>
            </w:r>
          </w:p>
        </w:tc>
      </w:tr>
      <w:tr w:rsidR="00114904" w:rsidRPr="004E4BE5" w14:paraId="4882DD8D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0C428" w14:textId="77777777" w:rsidR="00114904" w:rsidRPr="004E4BE5" w:rsidRDefault="00114904" w:rsidP="0011490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227F2" w14:textId="77777777" w:rsidR="00114904" w:rsidRPr="004E4BE5" w:rsidRDefault="00114904" w:rsidP="0011490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E33A97" w14:textId="77777777" w:rsidR="00114904" w:rsidRPr="004E4BE5" w:rsidRDefault="00114904" w:rsidP="0011490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B9E3B" w14:textId="77777777" w:rsidR="00114904" w:rsidRPr="004E4BE5" w:rsidRDefault="00114904" w:rsidP="0011490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1FC13" w14:textId="77777777" w:rsidR="00114904" w:rsidRPr="004E4BE5" w:rsidRDefault="00114904" w:rsidP="0011490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0390B" w14:textId="77777777" w:rsidR="00114904" w:rsidRPr="004E4BE5" w:rsidRDefault="00114904" w:rsidP="0011490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95A87" w14:textId="483DA9B2" w:rsidR="00114904" w:rsidRPr="004E4BE5" w:rsidRDefault="00114904" w:rsidP="0011490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±155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2A684" w14:textId="08E5D7E7" w:rsidR="00114904" w:rsidRPr="004E4BE5" w:rsidRDefault="00114904" w:rsidP="0011490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±153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AD5A4" w14:textId="1191BF18" w:rsidR="00114904" w:rsidRPr="004E4BE5" w:rsidRDefault="00114904" w:rsidP="0011490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</w:t>
            </w:r>
            <w:r w:rsidR="008B3CCB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53</w:t>
            </w:r>
          </w:p>
        </w:tc>
      </w:tr>
      <w:tr w:rsidR="003E4A7A" w:rsidRPr="004E4BE5" w14:paraId="356F4146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A566B" w14:textId="77777777" w:rsidR="003E4A7A" w:rsidRPr="004E4BE5" w:rsidRDefault="003E4A7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22BCC" w14:textId="77777777" w:rsidR="003E4A7A" w:rsidRPr="004E4BE5" w:rsidRDefault="003E4A7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6724A6" w14:textId="77777777" w:rsidR="003E4A7A" w:rsidRPr="004E4BE5" w:rsidRDefault="003E4A7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5D1BE" w14:textId="77777777" w:rsidR="003E4A7A" w:rsidRPr="004E4BE5" w:rsidRDefault="003E4A7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C2CE8" w14:textId="77777777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393AE" w14:textId="77777777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5340E" w14:textId="77777777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ADF9D" w14:textId="77777777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184C5" w14:textId="5E9302B3" w:rsidR="003E4A7A" w:rsidRPr="004E612B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</w:pPr>
            <w:r w:rsidRPr="009848B0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(±</w:t>
            </w:r>
            <w:r w:rsidR="00B726D3" w:rsidRPr="009848B0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247</w:t>
            </w:r>
            <w:r w:rsidRPr="009848B0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)</w:t>
            </w:r>
          </w:p>
        </w:tc>
      </w:tr>
      <w:tr w:rsidR="003E4A7A" w:rsidRPr="004E4BE5" w14:paraId="38D79551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7EDC1" w14:textId="77777777" w:rsidR="003E4A7A" w:rsidRPr="004E4BE5" w:rsidRDefault="003E4A7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8B7FC" w14:textId="77777777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52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174B90" w14:textId="77777777" w:rsidR="003E4A7A" w:rsidRPr="004E4BE5" w:rsidRDefault="003E4A7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AA775" w14:textId="77777777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70CAB" w14:textId="77777777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DDBCF" w14:textId="77777777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645F5" w14:textId="6101DD3D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F6556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66C7F" w14:textId="30D10293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B03EB1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D0938" w14:textId="26F39AEB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C6650B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103</w:t>
            </w:r>
          </w:p>
        </w:tc>
      </w:tr>
      <w:tr w:rsidR="003E4A7A" w:rsidRPr="004E4BE5" w14:paraId="49FFD99A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81473" w14:textId="77777777" w:rsidR="003E4A7A" w:rsidRPr="004E4BE5" w:rsidRDefault="003E4A7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55952" w14:textId="77777777" w:rsidR="003E4A7A" w:rsidRPr="004E4BE5" w:rsidRDefault="003E4A7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C05496" w14:textId="77777777" w:rsidR="003E4A7A" w:rsidRPr="004E4BE5" w:rsidRDefault="003E4A7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9E85D" w14:textId="77777777" w:rsidR="003E4A7A" w:rsidRPr="004E4BE5" w:rsidRDefault="003E4A7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42AE0" w14:textId="77777777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DAD37" w14:textId="77777777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AE8A8" w14:textId="16CAA856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F6556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C280E" w14:textId="1B53389B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B03EB1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995AD" w14:textId="5636BBE2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D35177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103</w:t>
            </w:r>
          </w:p>
        </w:tc>
      </w:tr>
      <w:tr w:rsidR="003E4A7A" w:rsidRPr="004E4BE5" w14:paraId="0800892A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B4EB" w14:textId="77777777" w:rsidR="003E4A7A" w:rsidRPr="004E4BE5" w:rsidRDefault="003E4A7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8A29E" w14:textId="77777777" w:rsidR="003E4A7A" w:rsidRPr="004E4BE5" w:rsidRDefault="003E4A7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335BFD" w14:textId="77777777" w:rsidR="003E4A7A" w:rsidRPr="004E4BE5" w:rsidRDefault="003E4A7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CFBE2" w14:textId="77777777" w:rsidR="003E4A7A" w:rsidRPr="004E4BE5" w:rsidRDefault="003E4A7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7FA6C" w14:textId="77777777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EDBAD" w14:textId="77777777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E388A" w14:textId="77777777" w:rsidR="003E4A7A" w:rsidRPr="00494953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BE4EC" w14:textId="77777777" w:rsidR="003E4A7A" w:rsidRPr="00494953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9DC98" w14:textId="33D1500D" w:rsidR="003E4A7A" w:rsidRPr="00494953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 w:rsidRPr="009848B0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(±</w:t>
            </w:r>
            <w:r w:rsidR="00B726D3" w:rsidRPr="009848B0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140</w:t>
            </w:r>
            <w:r w:rsidRPr="009848B0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)</w:t>
            </w:r>
          </w:p>
        </w:tc>
      </w:tr>
      <w:tr w:rsidR="003E4A7A" w:rsidRPr="004E4BE5" w14:paraId="2E3C4EAC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AD0D9" w14:textId="77777777" w:rsidR="003E4A7A" w:rsidRPr="004E4BE5" w:rsidRDefault="003E4A7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ADE57" w14:textId="77777777" w:rsidR="003E4A7A" w:rsidRPr="004E4BE5" w:rsidRDefault="003E4A7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406A5A" w14:textId="77777777" w:rsidR="003E4A7A" w:rsidRPr="004E4BE5" w:rsidRDefault="003E4A7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CC1C2" w14:textId="77777777" w:rsidR="003E4A7A" w:rsidRPr="004E4BE5" w:rsidRDefault="003E4A7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1F8C2" w14:textId="77777777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0F6AE" w14:textId="77777777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440A2" w14:textId="58BA2C74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F6556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0755F" w14:textId="2AFEF8BE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C6650B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39447" w14:textId="38D0F087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944FED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101</w:t>
            </w:r>
          </w:p>
        </w:tc>
      </w:tr>
      <w:tr w:rsidR="003E4A7A" w:rsidRPr="004E4BE5" w14:paraId="4D4A4F22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2DF05" w14:textId="77777777" w:rsidR="003E4A7A" w:rsidRPr="004E4BE5" w:rsidRDefault="003E4A7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2A80C" w14:textId="77777777" w:rsidR="003E4A7A" w:rsidRPr="004E4BE5" w:rsidRDefault="003E4A7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05970C" w14:textId="77777777" w:rsidR="003E4A7A" w:rsidRPr="004E4BE5" w:rsidRDefault="003E4A7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07429" w14:textId="77777777" w:rsidR="003E4A7A" w:rsidRPr="004E4BE5" w:rsidRDefault="003E4A7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529B3" w14:textId="77777777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DABF0" w14:textId="77777777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A1652" w14:textId="1BA6DB65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F6556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6EC47" w14:textId="2822E492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C6650B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34B3E" w14:textId="6946AC0C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944FED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101</w:t>
            </w:r>
          </w:p>
        </w:tc>
      </w:tr>
      <w:tr w:rsidR="003E4A7A" w:rsidRPr="004E4BE5" w14:paraId="4E877352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A9B60" w14:textId="77777777" w:rsidR="003E4A7A" w:rsidRPr="004E4BE5" w:rsidRDefault="003E4A7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78B6B" w14:textId="77777777" w:rsidR="003E4A7A" w:rsidRPr="004E4BE5" w:rsidRDefault="003E4A7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6C3DAC" w14:textId="77777777" w:rsidR="003E4A7A" w:rsidRPr="004E4BE5" w:rsidRDefault="003E4A7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6B2FE" w14:textId="77777777" w:rsidR="003E4A7A" w:rsidRPr="004E4BE5" w:rsidRDefault="003E4A7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DAD5D" w14:textId="77777777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0A2A1" w14:textId="77777777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BA5CD" w14:textId="77777777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45C7F" w14:textId="77777777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D68BA" w14:textId="6D67D467" w:rsidR="003E4A7A" w:rsidRPr="00F10456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</w:tr>
      <w:tr w:rsidR="003E4A7A" w:rsidRPr="004E4BE5" w14:paraId="4DB0C3D3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00321" w14:textId="77777777" w:rsidR="003E4A7A" w:rsidRPr="004E4BE5" w:rsidRDefault="003E4A7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4E9DF" w14:textId="77777777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104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6CE487" w14:textId="77777777" w:rsidR="003E4A7A" w:rsidRPr="004E4BE5" w:rsidRDefault="003E4A7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80B0D" w14:textId="77777777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CBCCE" w14:textId="77777777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3DE75" w14:textId="77777777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A347B" w14:textId="780F44C4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BD5F1D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BFD77" w14:textId="610FA7B2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2500A8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47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7B393" w14:textId="73CD3FD3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653076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</w:tr>
      <w:tr w:rsidR="003E4A7A" w:rsidRPr="004E4BE5" w14:paraId="71FA6D47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5630D" w14:textId="77777777" w:rsidR="003E4A7A" w:rsidRPr="004E4BE5" w:rsidRDefault="003E4A7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5A4B2" w14:textId="77777777" w:rsidR="003E4A7A" w:rsidRPr="004E4BE5" w:rsidRDefault="003E4A7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4BF245" w14:textId="77777777" w:rsidR="003E4A7A" w:rsidRPr="004E4BE5" w:rsidRDefault="003E4A7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9FDFC" w14:textId="77777777" w:rsidR="003E4A7A" w:rsidRPr="004E4BE5" w:rsidRDefault="003E4A7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179DF" w14:textId="77777777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D4B3B" w14:textId="77777777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C13DD" w14:textId="08E80D3D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BD5F1D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2E1AD" w14:textId="4E6A80F5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653076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47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85BE7" w14:textId="0E9EACA9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653076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47</w:t>
            </w:r>
          </w:p>
        </w:tc>
      </w:tr>
      <w:tr w:rsidR="003E4A7A" w:rsidRPr="004E4BE5" w14:paraId="3C064BEA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F3E1F" w14:textId="77777777" w:rsidR="003E4A7A" w:rsidRPr="004E4BE5" w:rsidRDefault="003E4A7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EF285" w14:textId="77777777" w:rsidR="003E4A7A" w:rsidRPr="004E4BE5" w:rsidRDefault="003E4A7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EAA831" w14:textId="77777777" w:rsidR="003E4A7A" w:rsidRPr="004E4BE5" w:rsidRDefault="003E4A7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32B67" w14:textId="77777777" w:rsidR="003E4A7A" w:rsidRPr="004E4BE5" w:rsidRDefault="003E4A7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4F2D3" w14:textId="77777777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44B6B" w14:textId="77777777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DF547" w14:textId="77777777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7817A" w14:textId="77777777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F199D" w14:textId="3350CB3F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848B0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(±</w:t>
            </w:r>
            <w:r w:rsidR="00B726D3" w:rsidRPr="009848B0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86</w:t>
            </w:r>
            <w:r w:rsidRPr="009848B0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)</w:t>
            </w:r>
          </w:p>
        </w:tc>
      </w:tr>
      <w:tr w:rsidR="003E4A7A" w:rsidRPr="004E4BE5" w14:paraId="4240D341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B2C78" w14:textId="77777777" w:rsidR="003E4A7A" w:rsidRPr="004E4BE5" w:rsidRDefault="003E4A7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5D6FA" w14:textId="77777777" w:rsidR="003E4A7A" w:rsidRPr="004E4BE5" w:rsidRDefault="003E4A7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15176C" w14:textId="77777777" w:rsidR="003E4A7A" w:rsidRPr="004E4BE5" w:rsidRDefault="003E4A7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08BEF" w14:textId="77777777" w:rsidR="003E4A7A" w:rsidRPr="004E4BE5" w:rsidRDefault="003E4A7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539D9" w14:textId="77777777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9147F" w14:textId="77777777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41DBC" w14:textId="033C2264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BD5F1D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587B7" w14:textId="1D732855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653076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47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47031" w14:textId="67B7AFED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653076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47</w:t>
            </w:r>
          </w:p>
        </w:tc>
      </w:tr>
      <w:tr w:rsidR="003E4A7A" w:rsidRPr="004E4BE5" w14:paraId="4F747218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53B15" w14:textId="77777777" w:rsidR="003E4A7A" w:rsidRPr="004E4BE5" w:rsidRDefault="003E4A7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85FA3" w14:textId="77777777" w:rsidR="003E4A7A" w:rsidRPr="004E4BE5" w:rsidRDefault="003E4A7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A99CE0" w14:textId="77777777" w:rsidR="003E4A7A" w:rsidRPr="004E4BE5" w:rsidRDefault="003E4A7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3FABE" w14:textId="77777777" w:rsidR="003E4A7A" w:rsidRPr="004E4BE5" w:rsidRDefault="003E4A7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71BCD" w14:textId="77777777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24A9B" w14:textId="77777777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512EC" w14:textId="3CECB83C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BD5F1D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3AFE5" w14:textId="502B2F96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653076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47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F9499" w14:textId="34937600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653076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46</w:t>
            </w:r>
          </w:p>
        </w:tc>
      </w:tr>
      <w:tr w:rsidR="003E4A7A" w:rsidRPr="004E4BE5" w14:paraId="4E1C7A0F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9EB9E" w14:textId="77777777" w:rsidR="003E4A7A" w:rsidRPr="004E4BE5" w:rsidRDefault="003E4A7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0F1A0" w14:textId="77777777" w:rsidR="003E4A7A" w:rsidRPr="004E4BE5" w:rsidRDefault="003E4A7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A2702E" w14:textId="77777777" w:rsidR="003E4A7A" w:rsidRPr="004E4BE5" w:rsidRDefault="003E4A7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63B26" w14:textId="77777777" w:rsidR="003E4A7A" w:rsidRPr="004E4BE5" w:rsidRDefault="003E4A7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8019D" w14:textId="77777777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2B197" w14:textId="77777777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3A142" w14:textId="77777777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E2BAF" w14:textId="77777777" w:rsidR="003E4A7A" w:rsidRPr="004E4BE5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E8FB8" w14:textId="6884856C" w:rsidR="003E4A7A" w:rsidRPr="00F10456" w:rsidRDefault="003E4A7A" w:rsidP="007A11C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</w:tr>
    </w:tbl>
    <w:p w14:paraId="77334C39" w14:textId="3270161A" w:rsidR="00745BF4" w:rsidRPr="003E4A7A" w:rsidRDefault="003E4A7A" w:rsidP="003E4A7A">
      <w:pPr>
        <w:pStyle w:val="Caption"/>
        <w:jc w:val="center"/>
        <w:rPr>
          <w:sz w:val="28"/>
          <w:szCs w:val="28"/>
          <w:lang w:val="en-US" w:eastAsia="zh-CN"/>
        </w:rPr>
      </w:pPr>
      <w:r w:rsidRPr="003E4A7A">
        <w:rPr>
          <w:sz w:val="22"/>
          <w:szCs w:val="22"/>
        </w:rPr>
        <w:t xml:space="preserve">Table </w:t>
      </w:r>
      <w:r w:rsidRPr="003E4A7A">
        <w:rPr>
          <w:sz w:val="22"/>
          <w:szCs w:val="22"/>
        </w:rPr>
        <w:fldChar w:fldCharType="begin"/>
      </w:r>
      <w:r w:rsidRPr="003E4A7A">
        <w:rPr>
          <w:sz w:val="22"/>
          <w:szCs w:val="22"/>
        </w:rPr>
        <w:instrText xml:space="preserve"> SEQ Table \* ARABIC </w:instrText>
      </w:r>
      <w:r w:rsidRPr="003E4A7A">
        <w:rPr>
          <w:sz w:val="22"/>
          <w:szCs w:val="22"/>
        </w:rPr>
        <w:fldChar w:fldCharType="separate"/>
      </w:r>
      <w:r w:rsidR="00052588">
        <w:rPr>
          <w:noProof/>
          <w:sz w:val="22"/>
          <w:szCs w:val="22"/>
        </w:rPr>
        <w:t>15</w:t>
      </w:r>
      <w:r w:rsidRPr="003E4A7A">
        <w:rPr>
          <w:sz w:val="22"/>
          <w:szCs w:val="22"/>
        </w:rPr>
        <w:fldChar w:fldCharType="end"/>
      </w:r>
      <w:r>
        <w:rPr>
          <w:sz w:val="22"/>
          <w:szCs w:val="22"/>
        </w:rPr>
        <w:t>: RSTD simulation results for FR1, SCS = 15 kHz, TDL-A.</w:t>
      </w:r>
      <w:r w:rsidR="00B1771F">
        <w:rPr>
          <w:sz w:val="22"/>
          <w:szCs w:val="22"/>
        </w:rPr>
        <w:t xml:space="preserve"> Values in parentheses are the Rel-16 baseline requirements (without margin).</w:t>
      </w:r>
    </w:p>
    <w:p w14:paraId="59AF0A97" w14:textId="1A30A644" w:rsidR="00E04A9A" w:rsidRDefault="00E04A9A">
      <w:pPr>
        <w:spacing w:after="0"/>
        <w:rPr>
          <w:lang w:val="en-US" w:eastAsia="zh-CN"/>
        </w:rPr>
      </w:pPr>
      <w:r>
        <w:rPr>
          <w:lang w:val="en-US" w:eastAsia="zh-CN"/>
        </w:rPr>
        <w:br w:type="page"/>
      </w:r>
    </w:p>
    <w:tbl>
      <w:tblPr>
        <w:tblW w:w="9329" w:type="dxa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194"/>
        <w:gridCol w:w="1421"/>
        <w:gridCol w:w="1421"/>
        <w:gridCol w:w="1421"/>
      </w:tblGrid>
      <w:tr w:rsidR="00E04A9A" w:rsidRPr="004E4BE5" w14:paraId="26F06AE5" w14:textId="77777777" w:rsidTr="007A11C2">
        <w:trPr>
          <w:trHeight w:val="53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874AC" w14:textId="77777777" w:rsidR="00E04A9A" w:rsidRPr="004E4BE5" w:rsidRDefault="00E04A9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lastRenderedPageBreak/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0B80A" w14:textId="77777777" w:rsidR="00E04A9A" w:rsidRPr="004E4BE5" w:rsidRDefault="00E04A9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10B0A" w14:textId="77777777" w:rsidR="00E04A9A" w:rsidRPr="004E4BE5" w:rsidRDefault="00E04A9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122F8" w14:textId="77777777" w:rsidR="00E04A9A" w:rsidRPr="004E4BE5" w:rsidRDefault="00E04A9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787F7" w14:textId="77777777" w:rsidR="00E04A9A" w:rsidRPr="004E4BE5" w:rsidRDefault="00E04A9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F802F2" w14:textId="77777777" w:rsidR="00E04A9A" w:rsidRDefault="00E04A9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repetitions</w:t>
            </w:r>
          </w:p>
        </w:tc>
        <w:tc>
          <w:tcPr>
            <w:tcW w:w="4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5CD43" w14:textId="77777777" w:rsidR="00E04A9A" w:rsidRPr="004E4BE5" w:rsidRDefault="00E04A9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[5%,95%] (Tc)</w:t>
            </w:r>
          </w:p>
        </w:tc>
      </w:tr>
      <w:tr w:rsidR="00E04A9A" w:rsidRPr="004E4BE5" w14:paraId="1059898B" w14:textId="77777777" w:rsidTr="007A11C2">
        <w:trPr>
          <w:trHeight w:val="78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187DD" w14:textId="77777777" w:rsidR="00E04A9A" w:rsidRPr="004E4BE5" w:rsidRDefault="00E04A9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61DBA" w14:textId="77777777" w:rsidR="00E04A9A" w:rsidRPr="004E4BE5" w:rsidRDefault="00E04A9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F268A" w14:textId="77777777" w:rsidR="00E04A9A" w:rsidRPr="004E4BE5" w:rsidRDefault="00E04A9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637EC" w14:textId="77777777" w:rsidR="00E04A9A" w:rsidRPr="004E4BE5" w:rsidRDefault="00E04A9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C56FE" w14:textId="77777777" w:rsidR="00E04A9A" w:rsidRPr="004E4BE5" w:rsidRDefault="00E04A9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044B" w14:textId="77777777" w:rsidR="00E04A9A" w:rsidRPr="004E4BE5" w:rsidRDefault="00E04A9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BB006" w14:textId="77777777" w:rsidR="00E04A9A" w:rsidRDefault="00E04A9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 w:rsidRPr="001D7C77"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r</w:t>
            </w:r>
            <w:r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ef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0 dB</w:t>
            </w:r>
          </w:p>
          <w:p w14:paraId="306CBCE8" w14:textId="77777777" w:rsidR="00E04A9A" w:rsidRPr="004E4BE5" w:rsidRDefault="00E04A9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EB3E" w14:textId="77777777" w:rsidR="00E04A9A" w:rsidRDefault="00E04A9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 w:rsidRPr="001D7C77"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r</w:t>
            </w:r>
            <w:r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ef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-3 dB</w:t>
            </w:r>
          </w:p>
          <w:p w14:paraId="1D2896FF" w14:textId="77777777" w:rsidR="00E04A9A" w:rsidRPr="004E4BE5" w:rsidRDefault="00E04A9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57693" w14:textId="77777777" w:rsidR="00E04A9A" w:rsidRDefault="00E04A9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 w:rsidRPr="001D7C77"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r</w:t>
            </w:r>
            <w:r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ef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-6 dB</w:t>
            </w:r>
          </w:p>
          <w:p w14:paraId="5312B93F" w14:textId="77777777" w:rsidR="00E04A9A" w:rsidRPr="004E4BE5" w:rsidRDefault="00E04A9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-13 dB</w:t>
            </w:r>
          </w:p>
        </w:tc>
      </w:tr>
      <w:tr w:rsidR="00E04A9A" w:rsidRPr="004E4BE5" w14:paraId="614CC7EE" w14:textId="77777777" w:rsidTr="007A11C2">
        <w:trPr>
          <w:trHeight w:val="300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E634D" w14:textId="77777777" w:rsidR="00E04A9A" w:rsidRPr="004E4BE5" w:rsidRDefault="00E04A9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45798" w14:textId="77777777" w:rsidR="00E04A9A" w:rsidRPr="004E4BE5" w:rsidRDefault="00E04A9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114CC" w14:textId="77777777" w:rsidR="00E04A9A" w:rsidRPr="004E4BE5" w:rsidRDefault="00E04A9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7A0E4" w14:textId="77777777" w:rsidR="00E04A9A" w:rsidRPr="004E4BE5" w:rsidRDefault="00E04A9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408F1" w14:textId="77777777" w:rsidR="00E04A9A" w:rsidRPr="004E4BE5" w:rsidRDefault="00E04A9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7F5A6" w14:textId="77777777" w:rsidR="00E04A9A" w:rsidRPr="004E4BE5" w:rsidRDefault="00E04A9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78A97" w14:textId="5F47C850" w:rsidR="00E04A9A" w:rsidRPr="004E4BE5" w:rsidRDefault="00E04A9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7F105D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C9FEB" w14:textId="0C223618" w:rsidR="00E04A9A" w:rsidRPr="004E4BE5" w:rsidRDefault="00E04A9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9C56C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FC4C6" w14:textId="57187026" w:rsidR="00E04A9A" w:rsidRPr="004E4BE5" w:rsidRDefault="00E04A9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A07147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11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</w:t>
            </w:r>
          </w:p>
        </w:tc>
      </w:tr>
      <w:tr w:rsidR="00E04A9A" w:rsidRPr="004E4BE5" w14:paraId="2A5231CD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ED3CB" w14:textId="77777777" w:rsidR="00E04A9A" w:rsidRPr="004E4BE5" w:rsidRDefault="00E04A9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006E3" w14:textId="77777777" w:rsidR="00E04A9A" w:rsidRPr="004E4BE5" w:rsidRDefault="00E04A9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84FAC5" w14:textId="77777777" w:rsidR="00E04A9A" w:rsidRPr="004E4BE5" w:rsidRDefault="00E04A9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53C45" w14:textId="77777777" w:rsidR="00E04A9A" w:rsidRPr="004E4BE5" w:rsidRDefault="00E04A9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601B4" w14:textId="77777777" w:rsidR="00E04A9A" w:rsidRPr="004E4BE5" w:rsidRDefault="00E04A9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C19AD" w14:textId="77777777" w:rsidR="00E04A9A" w:rsidRPr="004E4BE5" w:rsidRDefault="00E04A9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1E008" w14:textId="27E2B66C" w:rsidR="00E04A9A" w:rsidRPr="004E4BE5" w:rsidRDefault="00E04A9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9C56C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C791C" w14:textId="0B77832F" w:rsidR="00E04A9A" w:rsidRPr="004E4BE5" w:rsidRDefault="00E04A9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9C56C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EF7B8" w14:textId="5EC7D712" w:rsidR="00E04A9A" w:rsidRPr="004E4BE5" w:rsidRDefault="00E04A9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345CE0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105</w:t>
            </w:r>
          </w:p>
        </w:tc>
      </w:tr>
      <w:tr w:rsidR="00E04A9A" w:rsidRPr="004E4BE5" w14:paraId="23BC0B92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D44CA" w14:textId="77777777" w:rsidR="00E04A9A" w:rsidRPr="004E4BE5" w:rsidRDefault="00E04A9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4BF84" w14:textId="77777777" w:rsidR="00E04A9A" w:rsidRPr="004E4BE5" w:rsidRDefault="00E04A9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440563" w14:textId="77777777" w:rsidR="00E04A9A" w:rsidRPr="004E4BE5" w:rsidRDefault="00E04A9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FB061" w14:textId="77777777" w:rsidR="00E04A9A" w:rsidRPr="004E4BE5" w:rsidRDefault="00E04A9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E7E88" w14:textId="77777777" w:rsidR="00E04A9A" w:rsidRPr="004E4BE5" w:rsidRDefault="00E04A9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92D02" w14:textId="77777777" w:rsidR="00E04A9A" w:rsidRPr="004E4BE5" w:rsidRDefault="00E04A9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0541B" w14:textId="77777777" w:rsidR="00E04A9A" w:rsidRPr="00784248" w:rsidRDefault="00E04A9A" w:rsidP="007A11C2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77A5C" w14:textId="77777777" w:rsidR="00E04A9A" w:rsidRPr="00784248" w:rsidRDefault="00E04A9A" w:rsidP="007A11C2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DDA49" w14:textId="77777777" w:rsidR="00E04A9A" w:rsidRPr="00784248" w:rsidRDefault="00E04A9A" w:rsidP="007A11C2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</w:p>
        </w:tc>
      </w:tr>
      <w:tr w:rsidR="00E04A9A" w:rsidRPr="004E4BE5" w14:paraId="6E18E9E1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4ACFF" w14:textId="77777777" w:rsidR="00E04A9A" w:rsidRPr="004E4BE5" w:rsidRDefault="00E04A9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D54A8" w14:textId="77777777" w:rsidR="00E04A9A" w:rsidRPr="004E4BE5" w:rsidRDefault="00E04A9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E57658" w14:textId="77777777" w:rsidR="00E04A9A" w:rsidRPr="004E4BE5" w:rsidRDefault="00E04A9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9CFC2" w14:textId="77777777" w:rsidR="00E04A9A" w:rsidRPr="004E4BE5" w:rsidRDefault="00E04A9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40B62" w14:textId="77777777" w:rsidR="00E04A9A" w:rsidRPr="004E4BE5" w:rsidRDefault="00E04A9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59A7F" w14:textId="77777777" w:rsidR="00E04A9A" w:rsidRPr="004E4BE5" w:rsidRDefault="00E04A9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4E98F" w14:textId="3D374DC2" w:rsidR="00E04A9A" w:rsidRPr="004E4BE5" w:rsidRDefault="00E04A9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9C56C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0CA40" w14:textId="0B638BC6" w:rsidR="00E04A9A" w:rsidRPr="004E4BE5" w:rsidRDefault="00E04A9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9C56C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BAEAC" w14:textId="11BE29CA" w:rsidR="00E04A9A" w:rsidRPr="004E4BE5" w:rsidRDefault="00E04A9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345CE0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100</w:t>
            </w:r>
          </w:p>
        </w:tc>
      </w:tr>
      <w:tr w:rsidR="00E04A9A" w:rsidRPr="004E4BE5" w14:paraId="2B1AE59D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15526" w14:textId="77777777" w:rsidR="00E04A9A" w:rsidRPr="004E4BE5" w:rsidRDefault="00E04A9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C68C0" w14:textId="77777777" w:rsidR="00E04A9A" w:rsidRPr="004E4BE5" w:rsidRDefault="00E04A9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0B4E56" w14:textId="77777777" w:rsidR="00E04A9A" w:rsidRPr="004E4BE5" w:rsidRDefault="00E04A9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9291C" w14:textId="77777777" w:rsidR="00E04A9A" w:rsidRPr="004E4BE5" w:rsidRDefault="00E04A9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AF85B" w14:textId="77777777" w:rsidR="00E04A9A" w:rsidRPr="004E4BE5" w:rsidRDefault="00E04A9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68517" w14:textId="77777777" w:rsidR="00E04A9A" w:rsidRPr="004E4BE5" w:rsidRDefault="00E04A9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C8883" w14:textId="0A10410F" w:rsidR="00E04A9A" w:rsidRPr="004E4BE5" w:rsidRDefault="00E04A9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9C56C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DFC87" w14:textId="1DF876D9" w:rsidR="00E04A9A" w:rsidRPr="004E4BE5" w:rsidRDefault="00E04A9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9C56C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DB94F" w14:textId="79D65899" w:rsidR="00E04A9A" w:rsidRPr="004E4BE5" w:rsidRDefault="00E04A9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345CE0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100</w:t>
            </w:r>
          </w:p>
        </w:tc>
      </w:tr>
      <w:tr w:rsidR="00E04A9A" w:rsidRPr="004E4BE5" w14:paraId="24C5879A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790AD" w14:textId="77777777" w:rsidR="00E04A9A" w:rsidRPr="004E4BE5" w:rsidRDefault="00E04A9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6121D" w14:textId="77777777" w:rsidR="00E04A9A" w:rsidRPr="004E4BE5" w:rsidRDefault="00E04A9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11D77F" w14:textId="77777777" w:rsidR="00E04A9A" w:rsidRPr="004E4BE5" w:rsidRDefault="00E04A9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511CF" w14:textId="77777777" w:rsidR="00E04A9A" w:rsidRPr="004E4BE5" w:rsidRDefault="00E04A9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8F08A" w14:textId="77777777" w:rsidR="00E04A9A" w:rsidRPr="004E4BE5" w:rsidRDefault="00E04A9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0BCC4" w14:textId="77777777" w:rsidR="00E04A9A" w:rsidRPr="004E4BE5" w:rsidRDefault="00E04A9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694DA" w14:textId="77777777" w:rsidR="00E04A9A" w:rsidRPr="004E4BE5" w:rsidRDefault="00E04A9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94D61" w14:textId="77777777" w:rsidR="00E04A9A" w:rsidRPr="004E4BE5" w:rsidRDefault="00E04A9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A6870" w14:textId="26C196AB" w:rsidR="00E04A9A" w:rsidRPr="004E612B" w:rsidRDefault="00E04A9A" w:rsidP="007A11C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</w:pPr>
            <w:r w:rsidRPr="00C4064A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(±</w:t>
            </w:r>
            <w:r w:rsidR="00B301F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118</w:t>
            </w:r>
            <w:r w:rsidRPr="00C4064A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)</w:t>
            </w:r>
          </w:p>
        </w:tc>
      </w:tr>
      <w:tr w:rsidR="00C74DD8" w:rsidRPr="004E4BE5" w14:paraId="00B7E78A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FDC89" w14:textId="77777777" w:rsidR="00C74DD8" w:rsidRPr="004E4BE5" w:rsidRDefault="00C74DD8" w:rsidP="00C74DD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C5973" w14:textId="77777777" w:rsidR="00C74DD8" w:rsidRPr="004E4BE5" w:rsidRDefault="00C74DD8" w:rsidP="00C74DD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3056E8" w14:textId="77777777" w:rsidR="00C74DD8" w:rsidRPr="004E4BE5" w:rsidRDefault="00C74DD8" w:rsidP="00C74DD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30315" w14:textId="77777777" w:rsidR="00C74DD8" w:rsidRPr="004E4BE5" w:rsidRDefault="00C74DD8" w:rsidP="00C74DD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A1FAF" w14:textId="77777777" w:rsidR="00C74DD8" w:rsidRPr="004E4BE5" w:rsidRDefault="00C74DD8" w:rsidP="00C74DD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E5B5C" w14:textId="77777777" w:rsidR="00C74DD8" w:rsidRPr="004E4BE5" w:rsidRDefault="00C74DD8" w:rsidP="00C74DD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3A9A4" w14:textId="7E921823" w:rsidR="00C74DD8" w:rsidRPr="004E4BE5" w:rsidRDefault="00C74DD8" w:rsidP="00C74DD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±50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FF4E2" w14:textId="3AA348C2" w:rsidR="00C74DD8" w:rsidRPr="004E4BE5" w:rsidRDefault="00C74DD8" w:rsidP="00C74DD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±50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26921" w14:textId="22BD17C7" w:rsidR="00C74DD8" w:rsidRPr="004E4BE5" w:rsidRDefault="00C74DD8" w:rsidP="00C74DD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±56</w:t>
            </w:r>
          </w:p>
        </w:tc>
      </w:tr>
      <w:tr w:rsidR="00C74DD8" w:rsidRPr="004E4BE5" w14:paraId="34C8822E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A56BA" w14:textId="77777777" w:rsidR="00C74DD8" w:rsidRPr="004E4BE5" w:rsidRDefault="00C74DD8" w:rsidP="00C74DD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DDCE3" w14:textId="77777777" w:rsidR="00C74DD8" w:rsidRPr="004E4BE5" w:rsidRDefault="00C74DD8" w:rsidP="00C74DD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FC219" w14:textId="77777777" w:rsidR="00C74DD8" w:rsidRPr="004E4BE5" w:rsidRDefault="00C74DD8" w:rsidP="00C74DD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6222B" w14:textId="77777777" w:rsidR="00C74DD8" w:rsidRPr="004E4BE5" w:rsidRDefault="00C74DD8" w:rsidP="00C74DD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9AF21" w14:textId="77777777" w:rsidR="00C74DD8" w:rsidRPr="004E4BE5" w:rsidRDefault="00C74DD8" w:rsidP="00C74DD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040DB" w14:textId="77777777" w:rsidR="00C74DD8" w:rsidRPr="004E4BE5" w:rsidRDefault="00C74DD8" w:rsidP="00C74DD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4F06B" w14:textId="4854FF6E" w:rsidR="00C74DD8" w:rsidRPr="004E4BE5" w:rsidRDefault="00C74DD8" w:rsidP="00C74DD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±50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8110F" w14:textId="6F92DC47" w:rsidR="00C74DD8" w:rsidRPr="004E4BE5" w:rsidRDefault="00C74DD8" w:rsidP="00C74DD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±50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364A2" w14:textId="6C89B9A0" w:rsidR="00C74DD8" w:rsidRPr="004E4BE5" w:rsidRDefault="00C74DD8" w:rsidP="00C74DD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±52</w:t>
            </w:r>
          </w:p>
        </w:tc>
      </w:tr>
      <w:tr w:rsidR="00C74DD8" w:rsidRPr="004E4BE5" w14:paraId="29D1D68B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6E4B3" w14:textId="77777777" w:rsidR="00C74DD8" w:rsidRPr="004E4BE5" w:rsidRDefault="00C74DD8" w:rsidP="00C74DD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04D2A" w14:textId="77777777" w:rsidR="00C74DD8" w:rsidRPr="004E4BE5" w:rsidRDefault="00C74DD8" w:rsidP="00C74DD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CD2F8E" w14:textId="77777777" w:rsidR="00C74DD8" w:rsidRPr="004E4BE5" w:rsidRDefault="00C74DD8" w:rsidP="00C74DD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638A0" w14:textId="77777777" w:rsidR="00C74DD8" w:rsidRPr="004E4BE5" w:rsidRDefault="00C74DD8" w:rsidP="00C74DD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70408" w14:textId="77777777" w:rsidR="00C74DD8" w:rsidRPr="004E4BE5" w:rsidRDefault="00C74DD8" w:rsidP="00C74DD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25955" w14:textId="77777777" w:rsidR="00C74DD8" w:rsidRPr="004E4BE5" w:rsidRDefault="00C74DD8" w:rsidP="00C74DD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9F517" w14:textId="77777777" w:rsidR="00C74DD8" w:rsidRPr="00494953" w:rsidRDefault="00C74DD8" w:rsidP="00C74DD8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C1359" w14:textId="77777777" w:rsidR="00C74DD8" w:rsidRPr="00494953" w:rsidRDefault="00C74DD8" w:rsidP="00C74DD8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F2CAE" w14:textId="41EB241B" w:rsidR="00C74DD8" w:rsidRPr="00494953" w:rsidRDefault="00C74DD8" w:rsidP="00C74DD8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 w:rsidRPr="00C4064A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(±</w:t>
            </w:r>
            <w:r w:rsidR="00B301F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109</w:t>
            </w:r>
            <w:r w:rsidRPr="00C4064A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)</w:t>
            </w:r>
          </w:p>
        </w:tc>
      </w:tr>
      <w:tr w:rsidR="00C74DD8" w:rsidRPr="004E4BE5" w14:paraId="323FB193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06956" w14:textId="77777777" w:rsidR="00C74DD8" w:rsidRPr="004E4BE5" w:rsidRDefault="00C74DD8" w:rsidP="00C74DD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5F616" w14:textId="77777777" w:rsidR="00C74DD8" w:rsidRPr="004E4BE5" w:rsidRDefault="00C74DD8" w:rsidP="00C74DD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6E8EEC" w14:textId="77777777" w:rsidR="00C74DD8" w:rsidRPr="004E4BE5" w:rsidRDefault="00C74DD8" w:rsidP="00C74DD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DC0E9" w14:textId="77777777" w:rsidR="00C74DD8" w:rsidRPr="004E4BE5" w:rsidRDefault="00C74DD8" w:rsidP="00C74DD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E87ED" w14:textId="77777777" w:rsidR="00C74DD8" w:rsidRPr="004E4BE5" w:rsidRDefault="00C74DD8" w:rsidP="00C74DD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194C6" w14:textId="77777777" w:rsidR="00C74DD8" w:rsidRPr="004E4BE5" w:rsidRDefault="00C74DD8" w:rsidP="00C74DD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52534" w14:textId="1D8A29F7" w:rsidR="00C74DD8" w:rsidRPr="004E4BE5" w:rsidRDefault="00C74DD8" w:rsidP="00C74DD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±50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11B59" w14:textId="1DEFCFD2" w:rsidR="00C74DD8" w:rsidRPr="004E4BE5" w:rsidRDefault="00C74DD8" w:rsidP="00C74DD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±50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30EE8" w14:textId="5738C226" w:rsidR="00C74DD8" w:rsidRPr="004E4BE5" w:rsidRDefault="00C74DD8" w:rsidP="00C74DD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±51</w:t>
            </w:r>
          </w:p>
        </w:tc>
      </w:tr>
      <w:tr w:rsidR="00C74DD8" w:rsidRPr="004E4BE5" w14:paraId="5753C657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C1F54" w14:textId="77777777" w:rsidR="00C74DD8" w:rsidRPr="004E4BE5" w:rsidRDefault="00C74DD8" w:rsidP="00C74DD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ACBEF" w14:textId="77777777" w:rsidR="00C74DD8" w:rsidRPr="004E4BE5" w:rsidRDefault="00C74DD8" w:rsidP="00C74DD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8E5151" w14:textId="77777777" w:rsidR="00C74DD8" w:rsidRPr="004E4BE5" w:rsidRDefault="00C74DD8" w:rsidP="00C74DD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23A75" w14:textId="77777777" w:rsidR="00C74DD8" w:rsidRPr="004E4BE5" w:rsidRDefault="00C74DD8" w:rsidP="00C74DD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996E2" w14:textId="77777777" w:rsidR="00C74DD8" w:rsidRPr="004E4BE5" w:rsidRDefault="00C74DD8" w:rsidP="00C74DD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E4A05" w14:textId="77777777" w:rsidR="00C74DD8" w:rsidRPr="004E4BE5" w:rsidRDefault="00C74DD8" w:rsidP="00C74DD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A8D91" w14:textId="257DB565" w:rsidR="00C74DD8" w:rsidRPr="004E4BE5" w:rsidRDefault="00C74DD8" w:rsidP="00C74DD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±50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5AECB" w14:textId="07890D4F" w:rsidR="00C74DD8" w:rsidRPr="004E4BE5" w:rsidRDefault="00C74DD8" w:rsidP="00C74DD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±50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F87A7" w14:textId="6A323D7B" w:rsidR="00C74DD8" w:rsidRPr="004E4BE5" w:rsidRDefault="00C74DD8" w:rsidP="00C74DD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±51</w:t>
            </w:r>
          </w:p>
        </w:tc>
      </w:tr>
      <w:tr w:rsidR="00E04A9A" w:rsidRPr="004E4BE5" w14:paraId="27D2447A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CEC0C" w14:textId="77777777" w:rsidR="00E04A9A" w:rsidRPr="004E4BE5" w:rsidRDefault="00E04A9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85D2D" w14:textId="77777777" w:rsidR="00E04A9A" w:rsidRPr="004E4BE5" w:rsidRDefault="00E04A9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8B78DD" w14:textId="77777777" w:rsidR="00E04A9A" w:rsidRPr="004E4BE5" w:rsidRDefault="00E04A9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89750" w14:textId="77777777" w:rsidR="00E04A9A" w:rsidRPr="004E4BE5" w:rsidRDefault="00E04A9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1E0F6" w14:textId="77777777" w:rsidR="00E04A9A" w:rsidRPr="004E4BE5" w:rsidRDefault="00E04A9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FEB73" w14:textId="77777777" w:rsidR="00E04A9A" w:rsidRPr="004E4BE5" w:rsidRDefault="00E04A9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86974" w14:textId="77777777" w:rsidR="00E04A9A" w:rsidRPr="004E4BE5" w:rsidRDefault="00E04A9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25658" w14:textId="77777777" w:rsidR="00E04A9A" w:rsidRPr="004E4BE5" w:rsidRDefault="00E04A9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72139" w14:textId="69B062ED" w:rsidR="00E04A9A" w:rsidRPr="004E4BE5" w:rsidRDefault="00E04A9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</w:tr>
      <w:tr w:rsidR="00393CE7" w:rsidRPr="004E4BE5" w14:paraId="42388DDB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9BBB6" w14:textId="77777777" w:rsidR="00393CE7" w:rsidRPr="004E4BE5" w:rsidRDefault="00393CE7" w:rsidP="00393CE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30238" w14:textId="77777777" w:rsidR="00393CE7" w:rsidRPr="004E4BE5" w:rsidRDefault="00393CE7" w:rsidP="00393CE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38F4A9" w14:textId="77777777" w:rsidR="00393CE7" w:rsidRPr="004E4BE5" w:rsidRDefault="00393CE7" w:rsidP="00393CE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EDAD3" w14:textId="77777777" w:rsidR="00393CE7" w:rsidRPr="004E4BE5" w:rsidRDefault="00393CE7" w:rsidP="00393CE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DABFD" w14:textId="77777777" w:rsidR="00393CE7" w:rsidRPr="004E4BE5" w:rsidRDefault="00393CE7" w:rsidP="00393CE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BF2DC" w14:textId="77777777" w:rsidR="00393CE7" w:rsidRPr="004E4BE5" w:rsidRDefault="00393CE7" w:rsidP="00393CE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0B59D" w14:textId="3F132F8E" w:rsidR="00393CE7" w:rsidRPr="004E4BE5" w:rsidRDefault="00393CE7" w:rsidP="00393CE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±2</w:t>
            </w:r>
            <w:r w:rsidR="004F7B3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4441D" w14:textId="6FE2B1CE" w:rsidR="00393CE7" w:rsidRPr="004E4BE5" w:rsidRDefault="00393CE7" w:rsidP="00393CE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±23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604F2" w14:textId="20271FE4" w:rsidR="00393CE7" w:rsidRPr="004E4BE5" w:rsidRDefault="00393CE7" w:rsidP="00393CE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±24</w:t>
            </w:r>
          </w:p>
        </w:tc>
      </w:tr>
      <w:tr w:rsidR="00393CE7" w:rsidRPr="004E4BE5" w14:paraId="435B31AD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6F183" w14:textId="77777777" w:rsidR="00393CE7" w:rsidRPr="004E4BE5" w:rsidRDefault="00393CE7" w:rsidP="00393CE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BF818" w14:textId="77777777" w:rsidR="00393CE7" w:rsidRPr="004E4BE5" w:rsidRDefault="00393CE7" w:rsidP="00393CE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B991D3" w14:textId="77777777" w:rsidR="00393CE7" w:rsidRPr="004E4BE5" w:rsidRDefault="00393CE7" w:rsidP="00393CE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C3513" w14:textId="77777777" w:rsidR="00393CE7" w:rsidRPr="004E4BE5" w:rsidRDefault="00393CE7" w:rsidP="00393CE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D098C" w14:textId="77777777" w:rsidR="00393CE7" w:rsidRPr="004E4BE5" w:rsidRDefault="00393CE7" w:rsidP="00393CE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40C10" w14:textId="77777777" w:rsidR="00393CE7" w:rsidRPr="004E4BE5" w:rsidRDefault="00393CE7" w:rsidP="00393CE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F913D" w14:textId="46A23CFD" w:rsidR="00393CE7" w:rsidRPr="004E4BE5" w:rsidRDefault="00393CE7" w:rsidP="00393CE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±2</w:t>
            </w:r>
            <w:r w:rsidR="004F7B3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39950" w14:textId="3E1EF748" w:rsidR="00393CE7" w:rsidRPr="004E4BE5" w:rsidRDefault="00393CE7" w:rsidP="00393CE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±23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D8F31" w14:textId="00BA6663" w:rsidR="00393CE7" w:rsidRPr="004E4BE5" w:rsidRDefault="00393CE7" w:rsidP="00393CE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±24</w:t>
            </w:r>
          </w:p>
        </w:tc>
      </w:tr>
      <w:tr w:rsidR="00393CE7" w:rsidRPr="004E4BE5" w14:paraId="78FDFFAA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DA2C0" w14:textId="77777777" w:rsidR="00393CE7" w:rsidRPr="004E4BE5" w:rsidRDefault="00393CE7" w:rsidP="00393CE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95E9E" w14:textId="77777777" w:rsidR="00393CE7" w:rsidRPr="004E4BE5" w:rsidRDefault="00393CE7" w:rsidP="00393CE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9F9615" w14:textId="77777777" w:rsidR="00393CE7" w:rsidRPr="004E4BE5" w:rsidRDefault="00393CE7" w:rsidP="00393CE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D96CC" w14:textId="77777777" w:rsidR="00393CE7" w:rsidRPr="004E4BE5" w:rsidRDefault="00393CE7" w:rsidP="00393CE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ED62A" w14:textId="77777777" w:rsidR="00393CE7" w:rsidRPr="004E4BE5" w:rsidRDefault="00393CE7" w:rsidP="00393CE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B0318" w14:textId="77777777" w:rsidR="00393CE7" w:rsidRPr="004E4BE5" w:rsidRDefault="00393CE7" w:rsidP="00393CE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27088" w14:textId="77777777" w:rsidR="00393CE7" w:rsidRPr="004E4BE5" w:rsidRDefault="00393CE7" w:rsidP="00393CE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3EFD1" w14:textId="77777777" w:rsidR="00393CE7" w:rsidRPr="004E4BE5" w:rsidRDefault="00393CE7" w:rsidP="00393CE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3F9AC" w14:textId="304DE865" w:rsidR="00393CE7" w:rsidRPr="004E4BE5" w:rsidRDefault="00393CE7" w:rsidP="00393CE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C4064A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(±</w:t>
            </w:r>
            <w:r w:rsidR="00B301FB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28</w:t>
            </w:r>
            <w:r w:rsidRPr="00C4064A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)</w:t>
            </w:r>
          </w:p>
        </w:tc>
      </w:tr>
      <w:tr w:rsidR="00393CE7" w:rsidRPr="004E4BE5" w14:paraId="492B80CF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62833" w14:textId="77777777" w:rsidR="00393CE7" w:rsidRPr="004E4BE5" w:rsidRDefault="00393CE7" w:rsidP="00393CE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107B6" w14:textId="77777777" w:rsidR="00393CE7" w:rsidRPr="004E4BE5" w:rsidRDefault="00393CE7" w:rsidP="00393CE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11D37D" w14:textId="77777777" w:rsidR="00393CE7" w:rsidRPr="004E4BE5" w:rsidRDefault="00393CE7" w:rsidP="00393CE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B64B6" w14:textId="77777777" w:rsidR="00393CE7" w:rsidRPr="004E4BE5" w:rsidRDefault="00393CE7" w:rsidP="00393CE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36F29" w14:textId="77777777" w:rsidR="00393CE7" w:rsidRPr="004E4BE5" w:rsidRDefault="00393CE7" w:rsidP="00393CE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C57F4" w14:textId="77777777" w:rsidR="00393CE7" w:rsidRPr="004E4BE5" w:rsidRDefault="00393CE7" w:rsidP="00393CE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7003D" w14:textId="0B38488A" w:rsidR="00393CE7" w:rsidRPr="004E4BE5" w:rsidRDefault="00393CE7" w:rsidP="00393CE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±24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0DA68" w14:textId="6080CFFD" w:rsidR="00393CE7" w:rsidRPr="004E4BE5" w:rsidRDefault="00393CE7" w:rsidP="00393CE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±24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7B51A" w14:textId="51A390F1" w:rsidR="00393CE7" w:rsidRPr="004E4BE5" w:rsidRDefault="00393CE7" w:rsidP="00393CE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±24</w:t>
            </w:r>
          </w:p>
        </w:tc>
      </w:tr>
      <w:tr w:rsidR="00393CE7" w:rsidRPr="004E4BE5" w14:paraId="27CC28A3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9614A" w14:textId="77777777" w:rsidR="00393CE7" w:rsidRPr="004E4BE5" w:rsidRDefault="00393CE7" w:rsidP="00393CE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6106E" w14:textId="77777777" w:rsidR="00393CE7" w:rsidRPr="004E4BE5" w:rsidRDefault="00393CE7" w:rsidP="00393CE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80F671" w14:textId="77777777" w:rsidR="00393CE7" w:rsidRPr="004E4BE5" w:rsidRDefault="00393CE7" w:rsidP="00393CE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B4CE2" w14:textId="77777777" w:rsidR="00393CE7" w:rsidRPr="004E4BE5" w:rsidRDefault="00393CE7" w:rsidP="00393CE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12915" w14:textId="77777777" w:rsidR="00393CE7" w:rsidRPr="004E4BE5" w:rsidRDefault="00393CE7" w:rsidP="00393CE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1E032" w14:textId="77777777" w:rsidR="00393CE7" w:rsidRPr="004E4BE5" w:rsidRDefault="00393CE7" w:rsidP="00393CE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2C8A4" w14:textId="1BD9F2DE" w:rsidR="00393CE7" w:rsidRPr="004E4BE5" w:rsidRDefault="00393CE7" w:rsidP="00393CE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±24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7F353" w14:textId="56B83BF2" w:rsidR="00393CE7" w:rsidRPr="004E4BE5" w:rsidRDefault="00393CE7" w:rsidP="00393CE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±24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E9663" w14:textId="7F95AD2D" w:rsidR="00393CE7" w:rsidRPr="004E4BE5" w:rsidRDefault="00393CE7" w:rsidP="00393CE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±23</w:t>
            </w:r>
          </w:p>
        </w:tc>
      </w:tr>
      <w:tr w:rsidR="00E04A9A" w:rsidRPr="004E4BE5" w14:paraId="68F6786C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FB26E" w14:textId="77777777" w:rsidR="00E04A9A" w:rsidRPr="004E4BE5" w:rsidRDefault="00E04A9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D0F29" w14:textId="77777777" w:rsidR="00E04A9A" w:rsidRPr="004E4BE5" w:rsidRDefault="00E04A9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2B72A2" w14:textId="77777777" w:rsidR="00E04A9A" w:rsidRPr="004E4BE5" w:rsidRDefault="00E04A9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9896A" w14:textId="77777777" w:rsidR="00E04A9A" w:rsidRPr="004E4BE5" w:rsidRDefault="00E04A9A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99C2D" w14:textId="77777777" w:rsidR="00E04A9A" w:rsidRPr="004E4BE5" w:rsidRDefault="00E04A9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916C8" w14:textId="77777777" w:rsidR="00E04A9A" w:rsidRPr="004E4BE5" w:rsidRDefault="00E04A9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BC57B" w14:textId="77777777" w:rsidR="00E04A9A" w:rsidRPr="004E4BE5" w:rsidRDefault="00E04A9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3DCD1" w14:textId="77777777" w:rsidR="00E04A9A" w:rsidRPr="004E4BE5" w:rsidRDefault="00E04A9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B35A9" w14:textId="431A9AF3" w:rsidR="00E04A9A" w:rsidRPr="004E4BE5" w:rsidRDefault="00E04A9A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</w:tr>
    </w:tbl>
    <w:p w14:paraId="57674B81" w14:textId="31390A0C" w:rsidR="0056499E" w:rsidRDefault="00B3485B" w:rsidP="00B3485B">
      <w:pPr>
        <w:pStyle w:val="Caption"/>
        <w:jc w:val="center"/>
        <w:rPr>
          <w:sz w:val="22"/>
          <w:szCs w:val="22"/>
        </w:rPr>
      </w:pPr>
      <w:r w:rsidRPr="00B3485B">
        <w:rPr>
          <w:sz w:val="22"/>
          <w:szCs w:val="22"/>
        </w:rPr>
        <w:t xml:space="preserve">Table </w:t>
      </w:r>
      <w:r w:rsidRPr="00B3485B">
        <w:rPr>
          <w:sz w:val="22"/>
          <w:szCs w:val="22"/>
        </w:rPr>
        <w:fldChar w:fldCharType="begin"/>
      </w:r>
      <w:r w:rsidRPr="00B3485B">
        <w:rPr>
          <w:sz w:val="22"/>
          <w:szCs w:val="22"/>
        </w:rPr>
        <w:instrText xml:space="preserve"> SEQ Table \* ARABIC </w:instrText>
      </w:r>
      <w:r w:rsidRPr="00B3485B">
        <w:rPr>
          <w:sz w:val="22"/>
          <w:szCs w:val="22"/>
        </w:rPr>
        <w:fldChar w:fldCharType="separate"/>
      </w:r>
      <w:r w:rsidR="00052588">
        <w:rPr>
          <w:noProof/>
          <w:sz w:val="22"/>
          <w:szCs w:val="22"/>
        </w:rPr>
        <w:t>16</w:t>
      </w:r>
      <w:r w:rsidRPr="00B3485B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RSTD simulation results for FR1, SCS = </w:t>
      </w:r>
      <w:r w:rsidR="00D37390">
        <w:rPr>
          <w:sz w:val="22"/>
          <w:szCs w:val="22"/>
        </w:rPr>
        <w:t>30</w:t>
      </w:r>
      <w:r>
        <w:rPr>
          <w:sz w:val="22"/>
          <w:szCs w:val="22"/>
        </w:rPr>
        <w:t xml:space="preserve"> kHz, TDL-A.</w:t>
      </w:r>
      <w:r w:rsidR="00B1771F">
        <w:rPr>
          <w:sz w:val="22"/>
          <w:szCs w:val="22"/>
        </w:rPr>
        <w:t xml:space="preserve"> Values in parentheses are the Rel-16 baseline requirements (without margin).</w:t>
      </w:r>
    </w:p>
    <w:p w14:paraId="48E2EE38" w14:textId="77777777" w:rsidR="003A43E4" w:rsidRDefault="003A43E4">
      <w:pPr>
        <w:spacing w:after="0"/>
        <w:rPr>
          <w:lang w:val="en-US" w:eastAsia="zh-CN"/>
        </w:rPr>
      </w:pPr>
    </w:p>
    <w:p w14:paraId="7F0BD964" w14:textId="3698D04B" w:rsidR="003A43E4" w:rsidRPr="00626F45" w:rsidRDefault="003A43E4" w:rsidP="003A43E4">
      <w:r w:rsidRPr="00814F14">
        <w:rPr>
          <w:b/>
          <w:bCs/>
          <w:sz w:val="22"/>
          <w:szCs w:val="22"/>
        </w:rPr>
        <w:t xml:space="preserve">Observation </w:t>
      </w:r>
      <w:r w:rsidR="00730AD3">
        <w:rPr>
          <w:b/>
          <w:bCs/>
          <w:sz w:val="22"/>
          <w:szCs w:val="22"/>
        </w:rPr>
        <w:t>9</w:t>
      </w:r>
      <w:r w:rsidRPr="00814F14">
        <w:rPr>
          <w:b/>
          <w:bCs/>
          <w:sz w:val="22"/>
          <w:szCs w:val="22"/>
        </w:rPr>
        <w:t>: For FR1</w:t>
      </w:r>
      <w:r>
        <w:rPr>
          <w:b/>
          <w:bCs/>
          <w:sz w:val="22"/>
          <w:szCs w:val="22"/>
        </w:rPr>
        <w:t xml:space="preserve">, SCS = 15 kHz and 30 kHz, and </w:t>
      </w:r>
      <w:proofErr w:type="spellStart"/>
      <w:r w:rsidRPr="004F4482">
        <w:rPr>
          <w:b/>
          <w:bCs/>
          <w:sz w:val="22"/>
          <w:szCs w:val="22"/>
        </w:rPr>
        <w:t>num</w:t>
      </w:r>
      <w:proofErr w:type="spellEnd"/>
      <w:r w:rsidRPr="004F4482">
        <w:rPr>
          <w:b/>
          <w:bCs/>
          <w:sz w:val="22"/>
          <w:szCs w:val="22"/>
        </w:rPr>
        <w:t xml:space="preserve"> RB ≥ </w:t>
      </w:r>
      <w:r w:rsidR="00E00EBF" w:rsidRPr="004F4482">
        <w:rPr>
          <w:b/>
          <w:bCs/>
          <w:sz w:val="22"/>
          <w:szCs w:val="22"/>
        </w:rPr>
        <w:t>2</w:t>
      </w:r>
      <w:r w:rsidRPr="004F4482">
        <w:rPr>
          <w:b/>
          <w:bCs/>
          <w:sz w:val="22"/>
          <w:szCs w:val="22"/>
        </w:rPr>
        <w:t>4,</w:t>
      </w:r>
      <w:r w:rsidRPr="00814F14">
        <w:rPr>
          <w:b/>
          <w:bCs/>
          <w:sz w:val="22"/>
          <w:szCs w:val="22"/>
        </w:rPr>
        <w:t xml:space="preserve"> Rel-16 </w:t>
      </w:r>
      <w:r w:rsidR="0084490E">
        <w:rPr>
          <w:b/>
          <w:bCs/>
          <w:sz w:val="22"/>
          <w:szCs w:val="22"/>
        </w:rPr>
        <w:t>RSTD</w:t>
      </w:r>
      <w:r w:rsidRPr="00814F14">
        <w:rPr>
          <w:b/>
          <w:bCs/>
          <w:sz w:val="22"/>
          <w:szCs w:val="22"/>
        </w:rPr>
        <w:t xml:space="preserve"> accuracy requirements in </w:t>
      </w:r>
      <w:r>
        <w:rPr>
          <w:b/>
          <w:bCs/>
          <w:sz w:val="22"/>
          <w:szCs w:val="22"/>
        </w:rPr>
        <w:t>TDL-A</w:t>
      </w:r>
      <w:r w:rsidRPr="00814F14">
        <w:rPr>
          <w:b/>
          <w:bCs/>
          <w:sz w:val="22"/>
          <w:szCs w:val="22"/>
        </w:rPr>
        <w:t xml:space="preserve"> at </w:t>
      </w:r>
      <w:proofErr w:type="spellStart"/>
      <w:r w:rsidR="0084490E" w:rsidRPr="00814F14">
        <w:rPr>
          <w:b/>
          <w:bCs/>
          <w:sz w:val="22"/>
          <w:szCs w:val="22"/>
        </w:rPr>
        <w:t>SINR</w:t>
      </w:r>
      <w:r w:rsidR="0084490E" w:rsidRPr="00506EC5">
        <w:rPr>
          <w:b/>
          <w:bCs/>
          <w:sz w:val="22"/>
          <w:szCs w:val="22"/>
          <w:vertAlign w:val="subscript"/>
        </w:rPr>
        <w:t>ref</w:t>
      </w:r>
      <w:proofErr w:type="spellEnd"/>
      <w:r w:rsidR="0084490E">
        <w:rPr>
          <w:b/>
          <w:bCs/>
          <w:sz w:val="22"/>
          <w:szCs w:val="22"/>
        </w:rPr>
        <w:t>/</w:t>
      </w:r>
      <w:r w:rsidR="0084490E" w:rsidRPr="00814F14">
        <w:rPr>
          <w:b/>
          <w:bCs/>
          <w:sz w:val="22"/>
          <w:szCs w:val="22"/>
        </w:rPr>
        <w:t xml:space="preserve">SINR = </w:t>
      </w:r>
      <w:r w:rsidR="0084490E">
        <w:rPr>
          <w:b/>
          <w:bCs/>
          <w:sz w:val="22"/>
          <w:szCs w:val="22"/>
        </w:rPr>
        <w:t>-6/</w:t>
      </w:r>
      <w:r w:rsidR="0084490E" w:rsidRPr="00814F14">
        <w:rPr>
          <w:b/>
          <w:bCs/>
          <w:sz w:val="22"/>
          <w:szCs w:val="22"/>
        </w:rPr>
        <w:t xml:space="preserve">-13 dB can be met at </w:t>
      </w:r>
      <w:proofErr w:type="spellStart"/>
      <w:r w:rsidR="0084490E" w:rsidRPr="00814F14">
        <w:rPr>
          <w:b/>
          <w:bCs/>
          <w:sz w:val="22"/>
          <w:szCs w:val="22"/>
        </w:rPr>
        <w:t>SINR</w:t>
      </w:r>
      <w:r w:rsidR="0084490E" w:rsidRPr="00506EC5">
        <w:rPr>
          <w:b/>
          <w:bCs/>
          <w:sz w:val="22"/>
          <w:szCs w:val="22"/>
          <w:vertAlign w:val="subscript"/>
        </w:rPr>
        <w:t>ref</w:t>
      </w:r>
      <w:proofErr w:type="spellEnd"/>
      <w:r w:rsidR="0084490E">
        <w:rPr>
          <w:b/>
          <w:bCs/>
          <w:sz w:val="22"/>
          <w:szCs w:val="22"/>
        </w:rPr>
        <w:t>/</w:t>
      </w:r>
      <w:r w:rsidR="0084490E" w:rsidRPr="00814F14">
        <w:rPr>
          <w:b/>
          <w:bCs/>
          <w:sz w:val="22"/>
          <w:szCs w:val="22"/>
        </w:rPr>
        <w:t xml:space="preserve">SINR </w:t>
      </w:r>
      <w:r w:rsidR="0084490E">
        <w:rPr>
          <w:b/>
          <w:bCs/>
          <w:sz w:val="22"/>
          <w:szCs w:val="22"/>
        </w:rPr>
        <w:t>=</w:t>
      </w:r>
      <w:r w:rsidR="0084490E" w:rsidRPr="00814F14">
        <w:rPr>
          <w:b/>
          <w:bCs/>
          <w:sz w:val="22"/>
          <w:szCs w:val="22"/>
        </w:rPr>
        <w:t xml:space="preserve"> </w:t>
      </w:r>
      <w:r w:rsidR="0084490E">
        <w:rPr>
          <w:b/>
          <w:bCs/>
          <w:sz w:val="22"/>
          <w:szCs w:val="22"/>
        </w:rPr>
        <w:t>-3/</w:t>
      </w:r>
      <w:r w:rsidR="0084490E" w:rsidRPr="00814F14">
        <w:rPr>
          <w:b/>
          <w:bCs/>
          <w:sz w:val="22"/>
          <w:szCs w:val="22"/>
        </w:rPr>
        <w:t>-6 dB</w:t>
      </w:r>
      <w:r w:rsidRPr="00814F14">
        <w:rPr>
          <w:b/>
          <w:bCs/>
          <w:sz w:val="22"/>
          <w:szCs w:val="22"/>
        </w:rPr>
        <w:t xml:space="preserve"> with number of samples M1 = 1, 2.</w:t>
      </w:r>
    </w:p>
    <w:p w14:paraId="6D2D5467" w14:textId="77777777" w:rsidR="003A43E4" w:rsidRDefault="003A43E4">
      <w:pPr>
        <w:spacing w:after="0"/>
        <w:rPr>
          <w:lang w:val="en-US" w:eastAsia="zh-CN"/>
        </w:rPr>
      </w:pPr>
    </w:p>
    <w:p w14:paraId="6A32F3FC" w14:textId="44D9A8CB" w:rsidR="00F44C87" w:rsidRDefault="00F44C87">
      <w:pPr>
        <w:spacing w:after="0"/>
        <w:rPr>
          <w:lang w:val="en-US" w:eastAsia="zh-CN"/>
        </w:rPr>
      </w:pPr>
      <w:r>
        <w:rPr>
          <w:lang w:val="en-US" w:eastAsia="zh-CN"/>
        </w:rPr>
        <w:br w:type="page"/>
      </w:r>
    </w:p>
    <w:tbl>
      <w:tblPr>
        <w:tblW w:w="9329" w:type="dxa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194"/>
        <w:gridCol w:w="1421"/>
        <w:gridCol w:w="1421"/>
        <w:gridCol w:w="1421"/>
      </w:tblGrid>
      <w:tr w:rsidR="00F44C87" w:rsidRPr="004E4BE5" w14:paraId="763B9202" w14:textId="77777777" w:rsidTr="007A11C2">
        <w:trPr>
          <w:trHeight w:val="53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FC5A7" w14:textId="77777777" w:rsidR="00F44C87" w:rsidRPr="004E4BE5" w:rsidRDefault="00F44C87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lastRenderedPageBreak/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E8EF3" w14:textId="77777777" w:rsidR="00F44C87" w:rsidRPr="004E4BE5" w:rsidRDefault="00F44C87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F0713" w14:textId="77777777" w:rsidR="00F44C87" w:rsidRPr="004E4BE5" w:rsidRDefault="00F44C87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F350C" w14:textId="77777777" w:rsidR="00F44C87" w:rsidRPr="004E4BE5" w:rsidRDefault="00F44C87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302B3" w14:textId="77777777" w:rsidR="00F44C87" w:rsidRPr="004E4BE5" w:rsidRDefault="00F44C87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B51BE" w14:textId="77777777" w:rsidR="00F44C87" w:rsidRDefault="00F44C87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repetitions</w:t>
            </w:r>
          </w:p>
        </w:tc>
        <w:tc>
          <w:tcPr>
            <w:tcW w:w="4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88CA" w14:textId="77777777" w:rsidR="00F44C87" w:rsidRPr="004E4BE5" w:rsidRDefault="00F44C87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[5%,95%] (Tc)</w:t>
            </w:r>
          </w:p>
        </w:tc>
      </w:tr>
      <w:tr w:rsidR="00F44C87" w:rsidRPr="004E4BE5" w14:paraId="6A6D5829" w14:textId="77777777" w:rsidTr="007A11C2">
        <w:trPr>
          <w:trHeight w:val="78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D54C1" w14:textId="77777777" w:rsidR="00F44C87" w:rsidRPr="004E4BE5" w:rsidRDefault="00F44C87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95E09" w14:textId="77777777" w:rsidR="00F44C87" w:rsidRPr="004E4BE5" w:rsidRDefault="00F44C87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944A8" w14:textId="77777777" w:rsidR="00F44C87" w:rsidRPr="004E4BE5" w:rsidRDefault="00F44C87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B9C27" w14:textId="77777777" w:rsidR="00F44C87" w:rsidRPr="004E4BE5" w:rsidRDefault="00F44C87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243B5" w14:textId="77777777" w:rsidR="00F44C87" w:rsidRPr="004E4BE5" w:rsidRDefault="00F44C87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51CC" w14:textId="77777777" w:rsidR="00F44C87" w:rsidRPr="004E4BE5" w:rsidRDefault="00F44C87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A6D2" w14:textId="77777777" w:rsidR="00F44C87" w:rsidRDefault="00F44C87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 w:rsidRPr="001D7C77"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r</w:t>
            </w:r>
            <w:r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ef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0 dB</w:t>
            </w:r>
          </w:p>
          <w:p w14:paraId="17CEAA79" w14:textId="77777777" w:rsidR="00F44C87" w:rsidRPr="004E4BE5" w:rsidRDefault="00F44C87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E91E3" w14:textId="77777777" w:rsidR="00F44C87" w:rsidRDefault="00F44C87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 w:rsidRPr="001D7C77"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r</w:t>
            </w:r>
            <w:r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ef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-3 dB</w:t>
            </w:r>
          </w:p>
          <w:p w14:paraId="22DF9891" w14:textId="77777777" w:rsidR="00F44C87" w:rsidRPr="004E4BE5" w:rsidRDefault="00F44C87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CCA1D" w14:textId="77777777" w:rsidR="00F44C87" w:rsidRDefault="00F44C87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 w:rsidRPr="001D7C77"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r</w:t>
            </w:r>
            <w:r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ef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-6 dB</w:t>
            </w:r>
          </w:p>
          <w:p w14:paraId="7512B9C3" w14:textId="77777777" w:rsidR="00F44C87" w:rsidRPr="004E4BE5" w:rsidRDefault="00F44C87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-13 dB</w:t>
            </w:r>
          </w:p>
        </w:tc>
      </w:tr>
      <w:tr w:rsidR="001B4FBE" w:rsidRPr="004E4BE5" w14:paraId="19EB7EE1" w14:textId="77777777" w:rsidTr="007A11C2">
        <w:trPr>
          <w:trHeight w:val="300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C1381" w14:textId="26653E30" w:rsidR="001B4FBE" w:rsidRPr="004E4BE5" w:rsidRDefault="001B4FBE" w:rsidP="001B4FB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52A4F" w14:textId="0BB3629D" w:rsidR="001B4FBE" w:rsidRPr="004E4BE5" w:rsidRDefault="001B4FBE" w:rsidP="001B4FB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4E8A6" w14:textId="16A4256B" w:rsidR="001B4FBE" w:rsidRPr="004E4BE5" w:rsidRDefault="001B4FBE" w:rsidP="001B4FB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20</w:t>
            </w: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DFAE0" w14:textId="4A95F624" w:rsidR="001B4FBE" w:rsidRPr="004E4BE5" w:rsidRDefault="001B4FBE" w:rsidP="001B4FB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E43A9" w14:textId="77777777" w:rsidR="001B4FBE" w:rsidRPr="004E4BE5" w:rsidRDefault="001B4FBE" w:rsidP="001B4FB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66D88" w14:textId="77777777" w:rsidR="001B4FBE" w:rsidRPr="004E4BE5" w:rsidRDefault="001B4FBE" w:rsidP="001B4FB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4CAA8" w14:textId="3ECA35E9" w:rsidR="001B4FBE" w:rsidRPr="004E4BE5" w:rsidRDefault="001B4FBE" w:rsidP="001B4FB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F571C" w14:textId="45248869" w:rsidR="001B4FBE" w:rsidRPr="004E4BE5" w:rsidRDefault="001B4FBE" w:rsidP="001B4FB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DC355" w14:textId="03C61C51" w:rsidR="001B4FBE" w:rsidRPr="004E4BE5" w:rsidRDefault="001B4FBE" w:rsidP="001B4FB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±18</w:t>
            </w:r>
          </w:p>
        </w:tc>
      </w:tr>
      <w:tr w:rsidR="001B4FBE" w:rsidRPr="004E4BE5" w14:paraId="4BA6EB8F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F3FE6" w14:textId="77777777" w:rsidR="001B4FBE" w:rsidRPr="004E4BE5" w:rsidRDefault="001B4FBE" w:rsidP="001B4FB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3434F" w14:textId="77777777" w:rsidR="001B4FBE" w:rsidRPr="004E4BE5" w:rsidRDefault="001B4FBE" w:rsidP="001B4FB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69DEC7" w14:textId="77777777" w:rsidR="001B4FBE" w:rsidRPr="004E4BE5" w:rsidRDefault="001B4FBE" w:rsidP="001B4FB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45128" w14:textId="77777777" w:rsidR="001B4FBE" w:rsidRPr="004E4BE5" w:rsidRDefault="001B4FBE" w:rsidP="001B4FB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A55B5" w14:textId="77777777" w:rsidR="001B4FBE" w:rsidRPr="004E4BE5" w:rsidRDefault="001B4FBE" w:rsidP="001B4FB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6C2FE" w14:textId="77777777" w:rsidR="001B4FBE" w:rsidRPr="004E4BE5" w:rsidRDefault="001B4FBE" w:rsidP="001B4FB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353A1" w14:textId="3259A486" w:rsidR="001B4FBE" w:rsidRPr="004E4BE5" w:rsidRDefault="001B4FBE" w:rsidP="001B4FB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±17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C1AA9" w14:textId="6BA16B89" w:rsidR="001B4FBE" w:rsidRPr="004E4BE5" w:rsidRDefault="001B4FBE" w:rsidP="001B4FB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±17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790B3" w14:textId="3F50F3AD" w:rsidR="001B4FBE" w:rsidRPr="004E4BE5" w:rsidRDefault="001B4FBE" w:rsidP="001B4FB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±17</w:t>
            </w:r>
          </w:p>
        </w:tc>
      </w:tr>
      <w:tr w:rsidR="001B4FBE" w:rsidRPr="004E4BE5" w14:paraId="2E191095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7A031" w14:textId="77777777" w:rsidR="001B4FBE" w:rsidRPr="004E4BE5" w:rsidRDefault="001B4FBE" w:rsidP="001B4FB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97070" w14:textId="77777777" w:rsidR="001B4FBE" w:rsidRPr="004E4BE5" w:rsidRDefault="001B4FBE" w:rsidP="001B4FB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1B3D19" w14:textId="77777777" w:rsidR="001B4FBE" w:rsidRPr="004E4BE5" w:rsidRDefault="001B4FBE" w:rsidP="001B4FB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3BBB4" w14:textId="77777777" w:rsidR="001B4FBE" w:rsidRPr="004E4BE5" w:rsidRDefault="001B4FBE" w:rsidP="001B4FB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4CE24" w14:textId="77777777" w:rsidR="001B4FBE" w:rsidRPr="004E4BE5" w:rsidRDefault="001B4FBE" w:rsidP="001B4FB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52EB0" w14:textId="77777777" w:rsidR="001B4FBE" w:rsidRPr="004E4BE5" w:rsidRDefault="001B4FBE" w:rsidP="001B4FB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D20A2" w14:textId="77777777" w:rsidR="001B4FBE" w:rsidRPr="00784248" w:rsidRDefault="001B4FBE" w:rsidP="001B4FBE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9A2B9" w14:textId="77777777" w:rsidR="001B4FBE" w:rsidRPr="00784248" w:rsidRDefault="001B4FBE" w:rsidP="001B4FBE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44BB4" w14:textId="56887E12" w:rsidR="001B4FBE" w:rsidRPr="00784248" w:rsidRDefault="00562658" w:rsidP="001B4FBE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 w:rsidRPr="00C4064A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(±</w:t>
            </w:r>
            <w: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24</w:t>
            </w:r>
            <w:r w:rsidRPr="00C4064A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)</w:t>
            </w:r>
          </w:p>
        </w:tc>
      </w:tr>
      <w:tr w:rsidR="001B4FBE" w:rsidRPr="004E4BE5" w14:paraId="0F67D3A1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DF5F4" w14:textId="77777777" w:rsidR="001B4FBE" w:rsidRPr="004E4BE5" w:rsidRDefault="001B4FBE" w:rsidP="001B4FB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1529A" w14:textId="77777777" w:rsidR="001B4FBE" w:rsidRPr="004E4BE5" w:rsidRDefault="001B4FBE" w:rsidP="001B4FB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FACA4A" w14:textId="77777777" w:rsidR="001B4FBE" w:rsidRPr="004E4BE5" w:rsidRDefault="001B4FBE" w:rsidP="001B4FB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F6BC0" w14:textId="77777777" w:rsidR="001B4FBE" w:rsidRPr="004E4BE5" w:rsidRDefault="001B4FBE" w:rsidP="001B4FB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569B0" w14:textId="77777777" w:rsidR="001B4FBE" w:rsidRPr="004E4BE5" w:rsidRDefault="001B4FBE" w:rsidP="001B4FB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43C9B" w14:textId="77777777" w:rsidR="001B4FBE" w:rsidRPr="004E4BE5" w:rsidRDefault="001B4FBE" w:rsidP="001B4FB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604EF" w14:textId="69B912D1" w:rsidR="001B4FBE" w:rsidRPr="004E4BE5" w:rsidRDefault="001B4FBE" w:rsidP="001B4FB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±17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84420" w14:textId="7373CCC9" w:rsidR="001B4FBE" w:rsidRPr="004E4BE5" w:rsidRDefault="001B4FBE" w:rsidP="001B4FB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±17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A70D8" w14:textId="02B3524D" w:rsidR="001B4FBE" w:rsidRPr="004E4BE5" w:rsidRDefault="001B4FBE" w:rsidP="001B4FB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±17</w:t>
            </w:r>
          </w:p>
        </w:tc>
      </w:tr>
      <w:tr w:rsidR="001B4FBE" w:rsidRPr="004E4BE5" w14:paraId="435A94B1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E9411" w14:textId="77777777" w:rsidR="001B4FBE" w:rsidRPr="004E4BE5" w:rsidRDefault="001B4FBE" w:rsidP="001B4FB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31C15" w14:textId="77777777" w:rsidR="001B4FBE" w:rsidRPr="004E4BE5" w:rsidRDefault="001B4FBE" w:rsidP="001B4FB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89052D" w14:textId="77777777" w:rsidR="001B4FBE" w:rsidRPr="004E4BE5" w:rsidRDefault="001B4FBE" w:rsidP="001B4FB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88E59" w14:textId="77777777" w:rsidR="001B4FBE" w:rsidRPr="004E4BE5" w:rsidRDefault="001B4FBE" w:rsidP="001B4FBE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9E80A" w14:textId="77777777" w:rsidR="001B4FBE" w:rsidRPr="004E4BE5" w:rsidRDefault="001B4FBE" w:rsidP="001B4FB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79D48" w14:textId="77777777" w:rsidR="001B4FBE" w:rsidRPr="004E4BE5" w:rsidRDefault="001B4FBE" w:rsidP="001B4FB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977DE" w14:textId="1EB78945" w:rsidR="001B4FBE" w:rsidRPr="004E4BE5" w:rsidRDefault="001B4FBE" w:rsidP="001B4FB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±17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88000" w14:textId="34B90FDF" w:rsidR="001B4FBE" w:rsidRPr="004E4BE5" w:rsidRDefault="001B4FBE" w:rsidP="001B4FB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±17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35FB0" w14:textId="3B1EE629" w:rsidR="001B4FBE" w:rsidRPr="004E4BE5" w:rsidRDefault="001B4FBE" w:rsidP="001B4FB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±17</w:t>
            </w:r>
          </w:p>
        </w:tc>
      </w:tr>
      <w:tr w:rsidR="00CD7A92" w:rsidRPr="004E4BE5" w14:paraId="03F95B55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71528" w14:textId="77777777" w:rsidR="00CD7A92" w:rsidRPr="004E4BE5" w:rsidRDefault="00CD7A92" w:rsidP="00CD7A9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3649D" w14:textId="77777777" w:rsidR="00CD7A92" w:rsidRPr="004E4BE5" w:rsidRDefault="00CD7A92" w:rsidP="00CD7A9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F7C703" w14:textId="77777777" w:rsidR="00CD7A92" w:rsidRPr="004E4BE5" w:rsidRDefault="00CD7A92" w:rsidP="00CD7A9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A67D3" w14:textId="77777777" w:rsidR="00CD7A92" w:rsidRPr="004E4BE5" w:rsidRDefault="00CD7A92" w:rsidP="00CD7A9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DEA28" w14:textId="77777777" w:rsidR="00CD7A92" w:rsidRPr="004E4BE5" w:rsidRDefault="00CD7A92" w:rsidP="00CD7A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CFEEF" w14:textId="77777777" w:rsidR="00CD7A92" w:rsidRPr="004E4BE5" w:rsidRDefault="00CD7A92" w:rsidP="00CD7A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D0113" w14:textId="77777777" w:rsidR="00CD7A92" w:rsidRPr="004E4BE5" w:rsidRDefault="00CD7A92" w:rsidP="00CD7A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EFF1C" w14:textId="77777777" w:rsidR="00CD7A92" w:rsidRPr="004E4BE5" w:rsidRDefault="00CD7A92" w:rsidP="00CD7A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D9A68" w14:textId="0D9EEE2C" w:rsidR="00CD7A92" w:rsidRPr="004E612B" w:rsidRDefault="00CD7A92" w:rsidP="00CD7A9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</w:pPr>
            <w:r w:rsidRPr="00C4064A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 xml:space="preserve"> </w:t>
            </w:r>
          </w:p>
        </w:tc>
      </w:tr>
      <w:tr w:rsidR="00B26E90" w:rsidRPr="004E4BE5" w14:paraId="0566BC47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16D4D" w14:textId="77777777" w:rsidR="00B26E90" w:rsidRPr="004E4BE5" w:rsidRDefault="00B26E90" w:rsidP="00B26E9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AD6E6" w14:textId="762CF75E" w:rsidR="00B26E90" w:rsidRPr="004E4BE5" w:rsidRDefault="00B26E90" w:rsidP="00B26E9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530AAD" w14:textId="77777777" w:rsidR="00B26E90" w:rsidRPr="004E4BE5" w:rsidRDefault="00B26E90" w:rsidP="00B26E9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D4F82" w14:textId="3D6B409E" w:rsidR="00B26E90" w:rsidRPr="004E4BE5" w:rsidRDefault="00B26E90" w:rsidP="00B26E9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02511" w14:textId="77777777" w:rsidR="00B26E90" w:rsidRPr="004E4BE5" w:rsidRDefault="00B26E90" w:rsidP="00B26E9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AB3F3" w14:textId="77777777" w:rsidR="00B26E90" w:rsidRPr="004E4BE5" w:rsidRDefault="00B26E90" w:rsidP="00B26E9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642A6" w14:textId="6A53E968" w:rsidR="00B26E90" w:rsidRPr="004E4BE5" w:rsidRDefault="00B26E90" w:rsidP="00B26E9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7BE2F" w14:textId="3F7BA86E" w:rsidR="00B26E90" w:rsidRPr="004E4BE5" w:rsidRDefault="00B26E90" w:rsidP="00B26E9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7EFC9" w14:textId="536EC06C" w:rsidR="00B26E90" w:rsidRPr="004E4BE5" w:rsidRDefault="00B26E90" w:rsidP="00B26E9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±9</w:t>
            </w:r>
          </w:p>
        </w:tc>
      </w:tr>
      <w:tr w:rsidR="00B26E90" w:rsidRPr="004E4BE5" w14:paraId="0DC924E4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1A37E" w14:textId="77777777" w:rsidR="00B26E90" w:rsidRPr="004E4BE5" w:rsidRDefault="00B26E90" w:rsidP="00B26E9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9FF5A" w14:textId="77777777" w:rsidR="00B26E90" w:rsidRPr="004E4BE5" w:rsidRDefault="00B26E90" w:rsidP="00B26E9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C5ECB8" w14:textId="77777777" w:rsidR="00B26E90" w:rsidRPr="004E4BE5" w:rsidRDefault="00B26E90" w:rsidP="00B26E9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7448F" w14:textId="77777777" w:rsidR="00B26E90" w:rsidRPr="004E4BE5" w:rsidRDefault="00B26E90" w:rsidP="00B26E9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DE322" w14:textId="77777777" w:rsidR="00B26E90" w:rsidRPr="004E4BE5" w:rsidRDefault="00B26E90" w:rsidP="00B26E9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F909A" w14:textId="77777777" w:rsidR="00B26E90" w:rsidRPr="004E4BE5" w:rsidRDefault="00B26E90" w:rsidP="00B26E9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B4A86" w14:textId="73B17FBB" w:rsidR="00B26E90" w:rsidRPr="004E4BE5" w:rsidRDefault="00B26E90" w:rsidP="00B26E9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±9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6C3C8" w14:textId="4A3A1706" w:rsidR="00B26E90" w:rsidRPr="004E4BE5" w:rsidRDefault="00B26E90" w:rsidP="00B26E9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±9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1A5F9" w14:textId="1A6C3995" w:rsidR="00B26E90" w:rsidRPr="004E4BE5" w:rsidRDefault="00B26E90" w:rsidP="00B26E9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±10</w:t>
            </w:r>
          </w:p>
        </w:tc>
      </w:tr>
      <w:tr w:rsidR="00B26E90" w:rsidRPr="004E4BE5" w14:paraId="56E4CECB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8F3B9" w14:textId="77777777" w:rsidR="00B26E90" w:rsidRPr="004E4BE5" w:rsidRDefault="00B26E90" w:rsidP="00B26E9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B098E" w14:textId="77777777" w:rsidR="00B26E90" w:rsidRPr="004E4BE5" w:rsidRDefault="00B26E90" w:rsidP="00B26E9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3A3E1C" w14:textId="77777777" w:rsidR="00B26E90" w:rsidRPr="004E4BE5" w:rsidRDefault="00B26E90" w:rsidP="00B26E9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DBAD9" w14:textId="77777777" w:rsidR="00B26E90" w:rsidRPr="004E4BE5" w:rsidRDefault="00B26E90" w:rsidP="00B26E9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5E847" w14:textId="77777777" w:rsidR="00B26E90" w:rsidRPr="004E4BE5" w:rsidRDefault="00B26E90" w:rsidP="00B26E9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CD6A4" w14:textId="77777777" w:rsidR="00B26E90" w:rsidRPr="004E4BE5" w:rsidRDefault="00B26E90" w:rsidP="00B26E9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32C2A" w14:textId="77777777" w:rsidR="00B26E90" w:rsidRPr="00494953" w:rsidRDefault="00B26E90" w:rsidP="00B26E90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2383F" w14:textId="77777777" w:rsidR="00B26E90" w:rsidRPr="00494953" w:rsidRDefault="00B26E90" w:rsidP="00B26E90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C5CB" w14:textId="0D79330F" w:rsidR="00B26E90" w:rsidRPr="00494953" w:rsidRDefault="00B26E90" w:rsidP="00B26E90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 w:rsidRPr="00C4064A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(±</w:t>
            </w:r>
            <w:r w:rsidR="00A830B6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13</w:t>
            </w:r>
            <w:r w:rsidRPr="00C4064A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)</w:t>
            </w:r>
          </w:p>
        </w:tc>
      </w:tr>
      <w:tr w:rsidR="00B26E90" w:rsidRPr="004E4BE5" w14:paraId="6E666797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E179E" w14:textId="77777777" w:rsidR="00B26E90" w:rsidRPr="004E4BE5" w:rsidRDefault="00B26E90" w:rsidP="00B26E9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CC205" w14:textId="77777777" w:rsidR="00B26E90" w:rsidRPr="004E4BE5" w:rsidRDefault="00B26E90" w:rsidP="00B26E9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EC0771" w14:textId="77777777" w:rsidR="00B26E90" w:rsidRPr="004E4BE5" w:rsidRDefault="00B26E90" w:rsidP="00B26E9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5AC9" w14:textId="77777777" w:rsidR="00B26E90" w:rsidRPr="004E4BE5" w:rsidRDefault="00B26E90" w:rsidP="00B26E9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5979A" w14:textId="77777777" w:rsidR="00B26E90" w:rsidRPr="004E4BE5" w:rsidRDefault="00B26E90" w:rsidP="00B26E9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5CCD5" w14:textId="77777777" w:rsidR="00B26E90" w:rsidRPr="004E4BE5" w:rsidRDefault="00B26E90" w:rsidP="00B26E9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FD1B5" w14:textId="319859EA" w:rsidR="00B26E90" w:rsidRPr="004E4BE5" w:rsidRDefault="00B26E90" w:rsidP="00B26E9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CEDCA" w14:textId="4E59D285" w:rsidR="00B26E90" w:rsidRPr="004E4BE5" w:rsidRDefault="00B26E90" w:rsidP="00B26E9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1A8C" w14:textId="6D90096E" w:rsidR="00B26E90" w:rsidRPr="004E4BE5" w:rsidRDefault="00B26E90" w:rsidP="00B26E9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±10</w:t>
            </w:r>
          </w:p>
        </w:tc>
      </w:tr>
      <w:tr w:rsidR="00B26E90" w:rsidRPr="004E4BE5" w14:paraId="421F3392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0FA13" w14:textId="77777777" w:rsidR="00B26E90" w:rsidRPr="004E4BE5" w:rsidRDefault="00B26E90" w:rsidP="00B26E9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68C3C" w14:textId="77777777" w:rsidR="00B26E90" w:rsidRPr="004E4BE5" w:rsidRDefault="00B26E90" w:rsidP="00B26E9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5EB1C4" w14:textId="77777777" w:rsidR="00B26E90" w:rsidRPr="004E4BE5" w:rsidRDefault="00B26E90" w:rsidP="00B26E9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6691F" w14:textId="77777777" w:rsidR="00B26E90" w:rsidRPr="004E4BE5" w:rsidRDefault="00B26E90" w:rsidP="00B26E9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B9796" w14:textId="77777777" w:rsidR="00B26E90" w:rsidRPr="004E4BE5" w:rsidRDefault="00B26E90" w:rsidP="00B26E9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340B8" w14:textId="77777777" w:rsidR="00B26E90" w:rsidRPr="004E4BE5" w:rsidRDefault="00B26E90" w:rsidP="00B26E9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6838B" w14:textId="68344A0E" w:rsidR="00B26E90" w:rsidRPr="004E4BE5" w:rsidRDefault="00B26E90" w:rsidP="00B26E9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±9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16E3F" w14:textId="58748098" w:rsidR="00B26E90" w:rsidRPr="004E4BE5" w:rsidRDefault="00B26E90" w:rsidP="00B26E9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±9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F3F61" w14:textId="663B590A" w:rsidR="00B26E90" w:rsidRPr="004E4BE5" w:rsidRDefault="00B26E90" w:rsidP="00B26E9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±9</w:t>
            </w:r>
          </w:p>
        </w:tc>
      </w:tr>
      <w:tr w:rsidR="00CD7A92" w:rsidRPr="004E4BE5" w14:paraId="46F1FBE4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A3EE2" w14:textId="77777777" w:rsidR="00CD7A92" w:rsidRPr="004E4BE5" w:rsidRDefault="00CD7A92" w:rsidP="00CD7A9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B2B96" w14:textId="77777777" w:rsidR="00CD7A92" w:rsidRPr="004E4BE5" w:rsidRDefault="00CD7A92" w:rsidP="00CD7A9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3D7E9" w14:textId="77777777" w:rsidR="00CD7A92" w:rsidRPr="004E4BE5" w:rsidRDefault="00CD7A92" w:rsidP="00CD7A9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EC4E2" w14:textId="77777777" w:rsidR="00CD7A92" w:rsidRPr="004E4BE5" w:rsidRDefault="00CD7A92" w:rsidP="00CD7A9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3F7A1" w14:textId="77777777" w:rsidR="00CD7A92" w:rsidRPr="004E4BE5" w:rsidRDefault="00CD7A92" w:rsidP="00CD7A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FBA20" w14:textId="77777777" w:rsidR="00CD7A92" w:rsidRPr="004E4BE5" w:rsidRDefault="00CD7A92" w:rsidP="00CD7A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420E9" w14:textId="77777777" w:rsidR="00CD7A92" w:rsidRPr="004E4BE5" w:rsidRDefault="00CD7A92" w:rsidP="00CD7A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F68D5" w14:textId="77777777" w:rsidR="00CD7A92" w:rsidRPr="004E4BE5" w:rsidRDefault="00CD7A92" w:rsidP="00CD7A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57337" w14:textId="54B84DDB" w:rsidR="00CD7A92" w:rsidRPr="004E4BE5" w:rsidRDefault="00CD7A92" w:rsidP="00CD7A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</w:tr>
      <w:tr w:rsidR="0074184B" w:rsidRPr="004E4BE5" w14:paraId="04B7B7D5" w14:textId="77777777" w:rsidTr="009D396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93DDB" w14:textId="77777777" w:rsidR="0074184B" w:rsidRPr="004E4BE5" w:rsidRDefault="0074184B" w:rsidP="0074184B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6E735" w14:textId="07C98424" w:rsidR="0074184B" w:rsidRPr="004E4BE5" w:rsidRDefault="0074184B" w:rsidP="0074184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28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009E45" w14:textId="77777777" w:rsidR="0074184B" w:rsidRPr="004E4BE5" w:rsidRDefault="0074184B" w:rsidP="0074184B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47184" w14:textId="01C04071" w:rsidR="0074184B" w:rsidRPr="004E4BE5" w:rsidRDefault="0074184B" w:rsidP="0074184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3B47D" w14:textId="77777777" w:rsidR="0074184B" w:rsidRPr="004E4BE5" w:rsidRDefault="0074184B" w:rsidP="0074184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FE998" w14:textId="77777777" w:rsidR="0074184B" w:rsidRPr="004E4BE5" w:rsidRDefault="0074184B" w:rsidP="0074184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118F4" w14:textId="140E046D" w:rsidR="0074184B" w:rsidRPr="004E4BE5" w:rsidRDefault="0074184B" w:rsidP="0074184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AF74B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70CFA" w14:textId="56AFA2B9" w:rsidR="0074184B" w:rsidRPr="004E4BE5" w:rsidRDefault="0074184B" w:rsidP="0074184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AF74B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99F79" w14:textId="2224E9C3" w:rsidR="0074184B" w:rsidRPr="004E4BE5" w:rsidRDefault="0074184B" w:rsidP="0074184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±5</w:t>
            </w:r>
          </w:p>
        </w:tc>
      </w:tr>
      <w:tr w:rsidR="0074184B" w:rsidRPr="004E4BE5" w14:paraId="10A99B18" w14:textId="77777777" w:rsidTr="009D396A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415D0" w14:textId="77777777" w:rsidR="0074184B" w:rsidRPr="004E4BE5" w:rsidRDefault="0074184B" w:rsidP="0074184B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57F36" w14:textId="77777777" w:rsidR="0074184B" w:rsidRPr="004E4BE5" w:rsidRDefault="0074184B" w:rsidP="0074184B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3E32BB" w14:textId="77777777" w:rsidR="0074184B" w:rsidRPr="004E4BE5" w:rsidRDefault="0074184B" w:rsidP="0074184B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CEA00" w14:textId="77777777" w:rsidR="0074184B" w:rsidRPr="004E4BE5" w:rsidRDefault="0074184B" w:rsidP="0074184B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9F96F" w14:textId="77777777" w:rsidR="0074184B" w:rsidRPr="004E4BE5" w:rsidRDefault="0074184B" w:rsidP="0074184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305B1" w14:textId="77777777" w:rsidR="0074184B" w:rsidRPr="004E4BE5" w:rsidRDefault="0074184B" w:rsidP="0074184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E467F" w14:textId="5990806F" w:rsidR="0074184B" w:rsidRPr="004E4BE5" w:rsidRDefault="0074184B" w:rsidP="0074184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AF74B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33EE5" w14:textId="16270228" w:rsidR="0074184B" w:rsidRPr="004E4BE5" w:rsidRDefault="0074184B" w:rsidP="0074184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AF74B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098FB" w14:textId="5A8502D2" w:rsidR="0074184B" w:rsidRPr="004E4BE5" w:rsidRDefault="0074184B" w:rsidP="0074184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±5</w:t>
            </w:r>
          </w:p>
        </w:tc>
      </w:tr>
      <w:tr w:rsidR="00F44C87" w:rsidRPr="004E4BE5" w14:paraId="1A211E73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FAD40" w14:textId="77777777" w:rsidR="00F44C87" w:rsidRPr="004E4BE5" w:rsidRDefault="00F44C87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65FAB" w14:textId="77777777" w:rsidR="00F44C87" w:rsidRPr="004E4BE5" w:rsidRDefault="00F44C87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E100C8" w14:textId="77777777" w:rsidR="00F44C87" w:rsidRPr="004E4BE5" w:rsidRDefault="00F44C87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7D472" w14:textId="77777777" w:rsidR="00F44C87" w:rsidRPr="004E4BE5" w:rsidRDefault="00F44C87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DE073" w14:textId="77777777" w:rsidR="00F44C87" w:rsidRPr="004E4BE5" w:rsidRDefault="00F44C87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856BE" w14:textId="77777777" w:rsidR="00F44C87" w:rsidRPr="004E4BE5" w:rsidRDefault="00F44C87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4B55B" w14:textId="77777777" w:rsidR="00F44C87" w:rsidRPr="004E4BE5" w:rsidRDefault="00F44C87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E2120" w14:textId="77777777" w:rsidR="00F44C87" w:rsidRPr="004E4BE5" w:rsidRDefault="00F44C87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9A3E3" w14:textId="7BB551E0" w:rsidR="00F44C87" w:rsidRPr="004E4BE5" w:rsidRDefault="00F44C87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C4064A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(±</w:t>
            </w:r>
            <w:r w:rsidR="00A830B6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6</w:t>
            </w:r>
            <w:r w:rsidRPr="00C4064A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)</w:t>
            </w:r>
          </w:p>
        </w:tc>
      </w:tr>
      <w:tr w:rsidR="0074184B" w:rsidRPr="004E4BE5" w14:paraId="3612490E" w14:textId="77777777" w:rsidTr="00474F39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9D34F" w14:textId="77777777" w:rsidR="0074184B" w:rsidRPr="004E4BE5" w:rsidRDefault="0074184B" w:rsidP="0074184B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C33A6" w14:textId="77777777" w:rsidR="0074184B" w:rsidRPr="004E4BE5" w:rsidRDefault="0074184B" w:rsidP="0074184B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6638C0" w14:textId="77777777" w:rsidR="0074184B" w:rsidRPr="004E4BE5" w:rsidRDefault="0074184B" w:rsidP="0074184B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C089A" w14:textId="77777777" w:rsidR="0074184B" w:rsidRPr="004E4BE5" w:rsidRDefault="0074184B" w:rsidP="0074184B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2B02C" w14:textId="77777777" w:rsidR="0074184B" w:rsidRPr="004E4BE5" w:rsidRDefault="0074184B" w:rsidP="0074184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D529D" w14:textId="77777777" w:rsidR="0074184B" w:rsidRPr="004E4BE5" w:rsidRDefault="0074184B" w:rsidP="0074184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72794" w14:textId="59D2D76F" w:rsidR="0074184B" w:rsidRPr="004E4BE5" w:rsidRDefault="0074184B" w:rsidP="0074184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830A1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62ABE" w14:textId="728692EC" w:rsidR="0074184B" w:rsidRPr="004E4BE5" w:rsidRDefault="0074184B" w:rsidP="0074184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830A1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26390" w14:textId="530F53C5" w:rsidR="0074184B" w:rsidRPr="004E4BE5" w:rsidRDefault="0074184B" w:rsidP="0074184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830A1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±5</w:t>
            </w:r>
          </w:p>
        </w:tc>
      </w:tr>
      <w:tr w:rsidR="0074184B" w:rsidRPr="004E4BE5" w14:paraId="1A42C561" w14:textId="77777777" w:rsidTr="00474F39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96B56" w14:textId="77777777" w:rsidR="0074184B" w:rsidRPr="004E4BE5" w:rsidRDefault="0074184B" w:rsidP="0074184B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7A680" w14:textId="77777777" w:rsidR="0074184B" w:rsidRPr="004E4BE5" w:rsidRDefault="0074184B" w:rsidP="0074184B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EB317A" w14:textId="77777777" w:rsidR="0074184B" w:rsidRPr="004E4BE5" w:rsidRDefault="0074184B" w:rsidP="0074184B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5D8E8" w14:textId="77777777" w:rsidR="0074184B" w:rsidRPr="004E4BE5" w:rsidRDefault="0074184B" w:rsidP="0074184B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F0FF9" w14:textId="77777777" w:rsidR="0074184B" w:rsidRPr="004E4BE5" w:rsidRDefault="0074184B" w:rsidP="0074184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4BF8A" w14:textId="77777777" w:rsidR="0074184B" w:rsidRPr="004E4BE5" w:rsidRDefault="0074184B" w:rsidP="0074184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4E32D" w14:textId="6CC4BFF2" w:rsidR="0074184B" w:rsidRPr="004E4BE5" w:rsidRDefault="0074184B" w:rsidP="0074184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830A1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C3194" w14:textId="5A2BF4BA" w:rsidR="0074184B" w:rsidRPr="004E4BE5" w:rsidRDefault="0074184B" w:rsidP="0074184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830A1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6DABF" w14:textId="3734FD9A" w:rsidR="0074184B" w:rsidRPr="004E4BE5" w:rsidRDefault="0074184B" w:rsidP="0074184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830A1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±5</w:t>
            </w:r>
          </w:p>
        </w:tc>
      </w:tr>
      <w:tr w:rsidR="00F44C87" w:rsidRPr="004E4BE5" w14:paraId="028C8B41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AD49C" w14:textId="77777777" w:rsidR="00F44C87" w:rsidRPr="004E4BE5" w:rsidRDefault="00F44C87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B2B41" w14:textId="77777777" w:rsidR="00F44C87" w:rsidRPr="004E4BE5" w:rsidRDefault="00F44C87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173A80" w14:textId="77777777" w:rsidR="00F44C87" w:rsidRPr="004E4BE5" w:rsidRDefault="00F44C87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C0AD4" w14:textId="77777777" w:rsidR="00F44C87" w:rsidRPr="004E4BE5" w:rsidRDefault="00F44C87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8480C" w14:textId="77777777" w:rsidR="00F44C87" w:rsidRPr="004E4BE5" w:rsidRDefault="00F44C87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0D6D0" w14:textId="77777777" w:rsidR="00F44C87" w:rsidRPr="004E4BE5" w:rsidRDefault="00F44C87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DDD7A" w14:textId="77777777" w:rsidR="00F44C87" w:rsidRPr="004E4BE5" w:rsidRDefault="00F44C87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66B15" w14:textId="77777777" w:rsidR="00F44C87" w:rsidRPr="004E4BE5" w:rsidRDefault="00F44C87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6F5B3" w14:textId="5338B471" w:rsidR="00F44C87" w:rsidRPr="004E4BE5" w:rsidRDefault="00F44C87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</w:tr>
    </w:tbl>
    <w:p w14:paraId="229CB2B0" w14:textId="4FC4C159" w:rsidR="0008273F" w:rsidRDefault="00CD7A92" w:rsidP="0089350C">
      <w:pPr>
        <w:pStyle w:val="Caption"/>
        <w:jc w:val="center"/>
        <w:rPr>
          <w:sz w:val="22"/>
          <w:szCs w:val="22"/>
        </w:rPr>
      </w:pPr>
      <w:r w:rsidRPr="00CD7A92">
        <w:rPr>
          <w:sz w:val="22"/>
          <w:szCs w:val="22"/>
        </w:rPr>
        <w:t xml:space="preserve">Table </w:t>
      </w:r>
      <w:r w:rsidRPr="00CD7A92">
        <w:rPr>
          <w:sz w:val="22"/>
          <w:szCs w:val="22"/>
        </w:rPr>
        <w:fldChar w:fldCharType="begin"/>
      </w:r>
      <w:r w:rsidRPr="00CD7A92">
        <w:rPr>
          <w:sz w:val="22"/>
          <w:szCs w:val="22"/>
        </w:rPr>
        <w:instrText xml:space="preserve"> SEQ Table \* ARABIC </w:instrText>
      </w:r>
      <w:r w:rsidRPr="00CD7A92">
        <w:rPr>
          <w:sz w:val="22"/>
          <w:szCs w:val="22"/>
        </w:rPr>
        <w:fldChar w:fldCharType="separate"/>
      </w:r>
      <w:r w:rsidR="00052588">
        <w:rPr>
          <w:noProof/>
          <w:sz w:val="22"/>
          <w:szCs w:val="22"/>
        </w:rPr>
        <w:t>17</w:t>
      </w:r>
      <w:r w:rsidRPr="00CD7A92">
        <w:rPr>
          <w:sz w:val="22"/>
          <w:szCs w:val="22"/>
        </w:rPr>
        <w:fldChar w:fldCharType="end"/>
      </w:r>
      <w:r w:rsidRPr="00CD7A92">
        <w:rPr>
          <w:sz w:val="22"/>
          <w:szCs w:val="22"/>
        </w:rPr>
        <w:t>:</w:t>
      </w:r>
      <w:r w:rsidR="0089350C">
        <w:rPr>
          <w:sz w:val="22"/>
          <w:szCs w:val="22"/>
        </w:rPr>
        <w:t xml:space="preserve"> RSTD simulation results for FR2, SCS = 120 kHz, AWGN.</w:t>
      </w:r>
      <w:r w:rsidR="00B1771F">
        <w:rPr>
          <w:sz w:val="22"/>
          <w:szCs w:val="22"/>
        </w:rPr>
        <w:t xml:space="preserve"> Values in parentheses are the Rel-16 baseline requirements (without margin).</w:t>
      </w:r>
    </w:p>
    <w:p w14:paraId="298D5E0E" w14:textId="77777777" w:rsidR="00902324" w:rsidRDefault="00902324">
      <w:pPr>
        <w:spacing w:after="0"/>
        <w:rPr>
          <w:sz w:val="22"/>
          <w:szCs w:val="22"/>
        </w:rPr>
      </w:pPr>
    </w:p>
    <w:p w14:paraId="66DEA159" w14:textId="4945E4F1" w:rsidR="00902324" w:rsidRDefault="00902324" w:rsidP="00902324">
      <w:pPr>
        <w:spacing w:after="0"/>
      </w:pPr>
      <w:r w:rsidRPr="00FE0FFF">
        <w:rPr>
          <w:b/>
          <w:bCs/>
          <w:sz w:val="22"/>
          <w:szCs w:val="22"/>
        </w:rPr>
        <w:t xml:space="preserve">Observation </w:t>
      </w:r>
      <w:r>
        <w:rPr>
          <w:b/>
          <w:bCs/>
          <w:sz w:val="22"/>
          <w:szCs w:val="22"/>
        </w:rPr>
        <w:t>10</w:t>
      </w:r>
      <w:r w:rsidRPr="00FE0FFF">
        <w:rPr>
          <w:b/>
          <w:bCs/>
          <w:sz w:val="22"/>
          <w:szCs w:val="22"/>
        </w:rPr>
        <w:t>:</w:t>
      </w:r>
      <w:r w:rsidRPr="00FE0FFF">
        <w:rPr>
          <w:sz w:val="22"/>
          <w:szCs w:val="22"/>
        </w:rPr>
        <w:t xml:space="preserve"> </w:t>
      </w:r>
      <w:r w:rsidRPr="00814F14">
        <w:rPr>
          <w:b/>
          <w:bCs/>
          <w:sz w:val="22"/>
          <w:szCs w:val="22"/>
        </w:rPr>
        <w:t>For FR</w:t>
      </w:r>
      <w:r>
        <w:rPr>
          <w:b/>
          <w:bCs/>
          <w:sz w:val="22"/>
          <w:szCs w:val="22"/>
        </w:rPr>
        <w:t>2 and</w:t>
      </w:r>
      <w:r w:rsidRPr="00814F14">
        <w:rPr>
          <w:b/>
          <w:bCs/>
          <w:sz w:val="22"/>
          <w:szCs w:val="22"/>
        </w:rPr>
        <w:t xml:space="preserve"> SCS = 1</w:t>
      </w:r>
      <w:r>
        <w:rPr>
          <w:b/>
          <w:bCs/>
          <w:sz w:val="22"/>
          <w:szCs w:val="22"/>
        </w:rPr>
        <w:t>20 kHz</w:t>
      </w:r>
      <w:r w:rsidRPr="00814F14">
        <w:rPr>
          <w:b/>
          <w:bCs/>
          <w:sz w:val="22"/>
          <w:szCs w:val="22"/>
        </w:rPr>
        <w:t xml:space="preserve">, Rel-16 </w:t>
      </w:r>
      <w:r w:rsidR="00B21046">
        <w:rPr>
          <w:b/>
          <w:bCs/>
          <w:sz w:val="22"/>
          <w:szCs w:val="22"/>
        </w:rPr>
        <w:t>RSTD</w:t>
      </w:r>
      <w:r w:rsidRPr="00814F14">
        <w:rPr>
          <w:b/>
          <w:bCs/>
          <w:sz w:val="22"/>
          <w:szCs w:val="22"/>
        </w:rPr>
        <w:t xml:space="preserve"> accuracy requirements in AWGN at </w:t>
      </w:r>
      <w:proofErr w:type="spellStart"/>
      <w:r w:rsidR="003466CA" w:rsidRPr="00814F14">
        <w:rPr>
          <w:b/>
          <w:bCs/>
          <w:sz w:val="22"/>
          <w:szCs w:val="22"/>
        </w:rPr>
        <w:t>SINR</w:t>
      </w:r>
      <w:r w:rsidR="003466CA" w:rsidRPr="00506EC5">
        <w:rPr>
          <w:b/>
          <w:bCs/>
          <w:sz w:val="22"/>
          <w:szCs w:val="22"/>
          <w:vertAlign w:val="subscript"/>
        </w:rPr>
        <w:t>ref</w:t>
      </w:r>
      <w:proofErr w:type="spellEnd"/>
      <w:r w:rsidR="003466CA">
        <w:rPr>
          <w:b/>
          <w:bCs/>
          <w:sz w:val="22"/>
          <w:szCs w:val="22"/>
        </w:rPr>
        <w:t>/</w:t>
      </w:r>
      <w:r w:rsidR="003466CA" w:rsidRPr="00814F14">
        <w:rPr>
          <w:b/>
          <w:bCs/>
          <w:sz w:val="22"/>
          <w:szCs w:val="22"/>
        </w:rPr>
        <w:t xml:space="preserve">SINR = </w:t>
      </w:r>
      <w:r w:rsidR="003466CA">
        <w:rPr>
          <w:b/>
          <w:bCs/>
          <w:sz w:val="22"/>
          <w:szCs w:val="22"/>
        </w:rPr>
        <w:t>-6/</w:t>
      </w:r>
      <w:r w:rsidR="003466CA" w:rsidRPr="00814F14">
        <w:rPr>
          <w:b/>
          <w:bCs/>
          <w:sz w:val="22"/>
          <w:szCs w:val="22"/>
        </w:rPr>
        <w:t xml:space="preserve">-13 dB can be met at </w:t>
      </w:r>
      <w:proofErr w:type="spellStart"/>
      <w:r w:rsidR="003466CA" w:rsidRPr="00814F14">
        <w:rPr>
          <w:b/>
          <w:bCs/>
          <w:sz w:val="22"/>
          <w:szCs w:val="22"/>
        </w:rPr>
        <w:t>SINR</w:t>
      </w:r>
      <w:r w:rsidR="003466CA" w:rsidRPr="00506EC5">
        <w:rPr>
          <w:b/>
          <w:bCs/>
          <w:sz w:val="22"/>
          <w:szCs w:val="22"/>
          <w:vertAlign w:val="subscript"/>
        </w:rPr>
        <w:t>ref</w:t>
      </w:r>
      <w:proofErr w:type="spellEnd"/>
      <w:r w:rsidR="003466CA">
        <w:rPr>
          <w:b/>
          <w:bCs/>
          <w:sz w:val="22"/>
          <w:szCs w:val="22"/>
        </w:rPr>
        <w:t>/</w:t>
      </w:r>
      <w:r w:rsidR="003466CA" w:rsidRPr="00814F14">
        <w:rPr>
          <w:b/>
          <w:bCs/>
          <w:sz w:val="22"/>
          <w:szCs w:val="22"/>
        </w:rPr>
        <w:t xml:space="preserve">SINR </w:t>
      </w:r>
      <w:r w:rsidR="003466CA">
        <w:rPr>
          <w:b/>
          <w:bCs/>
          <w:sz w:val="22"/>
          <w:szCs w:val="22"/>
        </w:rPr>
        <w:t>=</w:t>
      </w:r>
      <w:r w:rsidR="003466CA" w:rsidRPr="00814F14">
        <w:rPr>
          <w:b/>
          <w:bCs/>
          <w:sz w:val="22"/>
          <w:szCs w:val="22"/>
        </w:rPr>
        <w:t xml:space="preserve"> </w:t>
      </w:r>
      <w:r w:rsidR="003466CA">
        <w:rPr>
          <w:b/>
          <w:bCs/>
          <w:sz w:val="22"/>
          <w:szCs w:val="22"/>
        </w:rPr>
        <w:t>-3/</w:t>
      </w:r>
      <w:r w:rsidR="003466CA" w:rsidRPr="00814F14">
        <w:rPr>
          <w:b/>
          <w:bCs/>
          <w:sz w:val="22"/>
          <w:szCs w:val="22"/>
        </w:rPr>
        <w:t>-6 dB</w:t>
      </w:r>
      <w:r w:rsidRPr="00814F14">
        <w:rPr>
          <w:b/>
          <w:bCs/>
          <w:sz w:val="22"/>
          <w:szCs w:val="22"/>
        </w:rPr>
        <w:t xml:space="preserve"> with number of samples M1 = 1, 2.</w:t>
      </w:r>
    </w:p>
    <w:p w14:paraId="4417FA00" w14:textId="77777777" w:rsidR="00902324" w:rsidRDefault="00902324">
      <w:pPr>
        <w:spacing w:after="0"/>
        <w:rPr>
          <w:sz w:val="22"/>
          <w:szCs w:val="22"/>
        </w:rPr>
      </w:pPr>
    </w:p>
    <w:p w14:paraId="3954F396" w14:textId="2F5DFF4D" w:rsidR="0008273F" w:rsidRDefault="0008273F">
      <w:pPr>
        <w:spacing w:after="0"/>
        <w:rPr>
          <w:b/>
          <w:sz w:val="22"/>
          <w:szCs w:val="22"/>
        </w:rPr>
      </w:pPr>
      <w:r>
        <w:rPr>
          <w:sz w:val="22"/>
          <w:szCs w:val="22"/>
        </w:rPr>
        <w:br w:type="page"/>
      </w:r>
    </w:p>
    <w:tbl>
      <w:tblPr>
        <w:tblW w:w="9329" w:type="dxa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194"/>
        <w:gridCol w:w="1421"/>
        <w:gridCol w:w="1421"/>
        <w:gridCol w:w="1421"/>
      </w:tblGrid>
      <w:tr w:rsidR="0008273F" w:rsidRPr="004E4BE5" w14:paraId="2D9A25AD" w14:textId="77777777" w:rsidTr="007A11C2">
        <w:trPr>
          <w:trHeight w:val="53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68222" w14:textId="77777777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lastRenderedPageBreak/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B46CB" w14:textId="77777777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797B6" w14:textId="77777777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40346" w14:textId="77777777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E6C53" w14:textId="77777777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3E621A" w14:textId="77777777" w:rsidR="0008273F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repetitions</w:t>
            </w:r>
          </w:p>
        </w:tc>
        <w:tc>
          <w:tcPr>
            <w:tcW w:w="4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50E5" w14:textId="77777777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[5%,95%] (Tc)</w:t>
            </w:r>
          </w:p>
        </w:tc>
      </w:tr>
      <w:tr w:rsidR="0008273F" w:rsidRPr="004E4BE5" w14:paraId="53CCDA3B" w14:textId="77777777" w:rsidTr="007A11C2">
        <w:trPr>
          <w:trHeight w:val="78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43870" w14:textId="77777777" w:rsidR="0008273F" w:rsidRPr="004E4BE5" w:rsidRDefault="0008273F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5EB50" w14:textId="77777777" w:rsidR="0008273F" w:rsidRPr="004E4BE5" w:rsidRDefault="0008273F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158F9" w14:textId="77777777" w:rsidR="0008273F" w:rsidRPr="004E4BE5" w:rsidRDefault="0008273F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EF424" w14:textId="77777777" w:rsidR="0008273F" w:rsidRPr="004E4BE5" w:rsidRDefault="0008273F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8DEF2" w14:textId="77777777" w:rsidR="0008273F" w:rsidRPr="004E4BE5" w:rsidRDefault="0008273F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C9E5" w14:textId="77777777" w:rsidR="0008273F" w:rsidRPr="004E4BE5" w:rsidRDefault="0008273F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74A2E" w14:textId="77777777" w:rsidR="0008273F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 w:rsidRPr="001D7C77"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r</w:t>
            </w:r>
            <w:r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ef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0 dB</w:t>
            </w:r>
          </w:p>
          <w:p w14:paraId="22D5A772" w14:textId="77777777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58711" w14:textId="77777777" w:rsidR="0008273F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 w:rsidRPr="001D7C77"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r</w:t>
            </w:r>
            <w:r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ef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-3 dB</w:t>
            </w:r>
          </w:p>
          <w:p w14:paraId="129BA265" w14:textId="77777777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1C30C" w14:textId="77777777" w:rsidR="0008273F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 w:rsidRPr="001D7C77"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r</w:t>
            </w:r>
            <w:r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ef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-6 dB</w:t>
            </w:r>
          </w:p>
          <w:p w14:paraId="799492B3" w14:textId="77777777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-13 dB</w:t>
            </w:r>
          </w:p>
        </w:tc>
      </w:tr>
      <w:tr w:rsidR="0008273F" w:rsidRPr="004E4BE5" w14:paraId="53A6471C" w14:textId="77777777" w:rsidTr="007A11C2">
        <w:trPr>
          <w:trHeight w:val="300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CF75A" w14:textId="77777777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A2371" w14:textId="77777777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E87B0" w14:textId="77777777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20</w:t>
            </w: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8120D" w14:textId="77777777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94F85" w14:textId="77777777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C7024" w14:textId="77777777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6F237" w14:textId="2EBA1B7A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9D0D9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6F95B" w14:textId="1E4FE5E0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1C51ED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8D593" w14:textId="35EBDF73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FE6790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62</w:t>
            </w:r>
          </w:p>
        </w:tc>
      </w:tr>
      <w:tr w:rsidR="0008273F" w:rsidRPr="004E4BE5" w14:paraId="05D5538F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2EDCA" w14:textId="77777777" w:rsidR="0008273F" w:rsidRPr="004E4BE5" w:rsidRDefault="0008273F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93872" w14:textId="77777777" w:rsidR="0008273F" w:rsidRPr="004E4BE5" w:rsidRDefault="0008273F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A753FE" w14:textId="77777777" w:rsidR="0008273F" w:rsidRPr="004E4BE5" w:rsidRDefault="0008273F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E044D" w14:textId="77777777" w:rsidR="0008273F" w:rsidRPr="004E4BE5" w:rsidRDefault="0008273F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7CD53" w14:textId="77777777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CAA56" w14:textId="77777777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FA67F" w14:textId="358FC51B" w:rsidR="0008273F" w:rsidRPr="004E4BE5" w:rsidRDefault="00DB728B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9D0D9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57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3165B" w14:textId="33EFE7AA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1C51ED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59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D47B9" w14:textId="30056AFE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±5</w:t>
            </w:r>
            <w:r w:rsidR="00FE6790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7</w:t>
            </w:r>
          </w:p>
        </w:tc>
      </w:tr>
      <w:tr w:rsidR="0008273F" w:rsidRPr="004E4BE5" w14:paraId="0CDDE645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35623" w14:textId="77777777" w:rsidR="0008273F" w:rsidRPr="004E4BE5" w:rsidRDefault="0008273F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C579B" w14:textId="77777777" w:rsidR="0008273F" w:rsidRPr="004E4BE5" w:rsidRDefault="0008273F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F99572" w14:textId="77777777" w:rsidR="0008273F" w:rsidRPr="004E4BE5" w:rsidRDefault="0008273F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722D7" w14:textId="77777777" w:rsidR="0008273F" w:rsidRPr="004E4BE5" w:rsidRDefault="0008273F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03F49" w14:textId="77777777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8C1AA" w14:textId="77777777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A710D" w14:textId="77777777" w:rsidR="0008273F" w:rsidRPr="00784248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FAE7A" w14:textId="77777777" w:rsidR="0008273F" w:rsidRPr="00784248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56559" w14:textId="1B25FB3F" w:rsidR="0008273F" w:rsidRPr="00784248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</w:p>
        </w:tc>
      </w:tr>
      <w:tr w:rsidR="0008273F" w:rsidRPr="004E4BE5" w14:paraId="06D1BB1A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79DDD" w14:textId="77777777" w:rsidR="0008273F" w:rsidRPr="004E4BE5" w:rsidRDefault="0008273F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FF4FC" w14:textId="77777777" w:rsidR="0008273F" w:rsidRPr="004E4BE5" w:rsidRDefault="0008273F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F64F3F" w14:textId="77777777" w:rsidR="0008273F" w:rsidRPr="004E4BE5" w:rsidRDefault="0008273F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B0CB7" w14:textId="77777777" w:rsidR="0008273F" w:rsidRPr="004E4BE5" w:rsidRDefault="0008273F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38074" w14:textId="77777777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3AFEA" w14:textId="77777777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092AD" w14:textId="13F4E5C5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9D0D9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57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7DBA0" w14:textId="3B800769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1C51ED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59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16EBB" w14:textId="52142FE9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FE6790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56</w:t>
            </w:r>
          </w:p>
        </w:tc>
      </w:tr>
      <w:tr w:rsidR="0008273F" w:rsidRPr="004E4BE5" w14:paraId="4E399D28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38CA4" w14:textId="77777777" w:rsidR="0008273F" w:rsidRPr="004E4BE5" w:rsidRDefault="0008273F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75243" w14:textId="77777777" w:rsidR="0008273F" w:rsidRPr="004E4BE5" w:rsidRDefault="0008273F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5B9048" w14:textId="77777777" w:rsidR="0008273F" w:rsidRPr="004E4BE5" w:rsidRDefault="0008273F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AFFFD" w14:textId="77777777" w:rsidR="0008273F" w:rsidRPr="004E4BE5" w:rsidRDefault="0008273F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B3A9E" w14:textId="77777777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49199" w14:textId="77777777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25806" w14:textId="1F8C652C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9D0D9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57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7B5ED" w14:textId="321E3EB9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1C51ED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59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B041D" w14:textId="26C5E084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FE6790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57</w:t>
            </w:r>
          </w:p>
        </w:tc>
      </w:tr>
      <w:tr w:rsidR="0008273F" w:rsidRPr="004E4BE5" w14:paraId="21B78FC2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EF275" w14:textId="77777777" w:rsidR="0008273F" w:rsidRPr="004E4BE5" w:rsidRDefault="0008273F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82DB2" w14:textId="77777777" w:rsidR="0008273F" w:rsidRPr="004E4BE5" w:rsidRDefault="0008273F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BDF288" w14:textId="77777777" w:rsidR="0008273F" w:rsidRPr="004E4BE5" w:rsidRDefault="0008273F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E48AF" w14:textId="77777777" w:rsidR="0008273F" w:rsidRPr="004E4BE5" w:rsidRDefault="0008273F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75663" w14:textId="77777777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9F4B2" w14:textId="77777777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D3D9D" w14:textId="77777777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167B4" w14:textId="77777777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46305" w14:textId="0F1B80DA" w:rsidR="0008273F" w:rsidRPr="004E612B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</w:pPr>
            <w:r w:rsidRPr="00C4064A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(±</w:t>
            </w:r>
            <w:r w:rsidR="0013090E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48</w:t>
            </w:r>
            <w:r w:rsidRPr="00C4064A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)</w:t>
            </w:r>
          </w:p>
        </w:tc>
      </w:tr>
      <w:tr w:rsidR="00D5256A" w:rsidRPr="004E4BE5" w14:paraId="17E13BE1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2D042" w14:textId="77777777" w:rsidR="00D5256A" w:rsidRPr="004E4BE5" w:rsidRDefault="00D5256A" w:rsidP="00D5256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C3217" w14:textId="77777777" w:rsidR="00D5256A" w:rsidRPr="004E4BE5" w:rsidRDefault="00D5256A" w:rsidP="00D525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AA8C72" w14:textId="77777777" w:rsidR="00D5256A" w:rsidRPr="004E4BE5" w:rsidRDefault="00D5256A" w:rsidP="00D5256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AE76D" w14:textId="77777777" w:rsidR="00D5256A" w:rsidRPr="004E4BE5" w:rsidRDefault="00D5256A" w:rsidP="00D525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D1DA8" w14:textId="77777777" w:rsidR="00D5256A" w:rsidRPr="004E4BE5" w:rsidRDefault="00D5256A" w:rsidP="00D525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7A6CC" w14:textId="77777777" w:rsidR="00D5256A" w:rsidRPr="004E4BE5" w:rsidRDefault="00D5256A" w:rsidP="00D525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6C82E" w14:textId="1D9CE689" w:rsidR="00D5256A" w:rsidRPr="004E4BE5" w:rsidRDefault="00D5256A" w:rsidP="00D525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43188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A9862" w14:textId="29CB8CA9" w:rsidR="00D5256A" w:rsidRPr="004E4BE5" w:rsidRDefault="00D5256A" w:rsidP="00D525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±52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48AE4" w14:textId="2761208D" w:rsidR="00D5256A" w:rsidRPr="004E4BE5" w:rsidRDefault="00D5256A" w:rsidP="00D525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±57</w:t>
            </w:r>
          </w:p>
        </w:tc>
      </w:tr>
      <w:tr w:rsidR="00D5256A" w:rsidRPr="004E4BE5" w14:paraId="07829F4C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2D246" w14:textId="77777777" w:rsidR="00D5256A" w:rsidRPr="004E4BE5" w:rsidRDefault="00D5256A" w:rsidP="00D5256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98F5C" w14:textId="77777777" w:rsidR="00D5256A" w:rsidRPr="004E4BE5" w:rsidRDefault="00D5256A" w:rsidP="00D5256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CDA4A5" w14:textId="77777777" w:rsidR="00D5256A" w:rsidRPr="004E4BE5" w:rsidRDefault="00D5256A" w:rsidP="00D5256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24142" w14:textId="77777777" w:rsidR="00D5256A" w:rsidRPr="004E4BE5" w:rsidRDefault="00D5256A" w:rsidP="00D5256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E495C" w14:textId="77777777" w:rsidR="00D5256A" w:rsidRPr="004E4BE5" w:rsidRDefault="00D5256A" w:rsidP="00D525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113BB" w14:textId="77777777" w:rsidR="00D5256A" w:rsidRPr="004E4BE5" w:rsidRDefault="00D5256A" w:rsidP="00D525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EC773" w14:textId="04F84720" w:rsidR="00D5256A" w:rsidRPr="004E4BE5" w:rsidRDefault="00D5256A" w:rsidP="00D525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43188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64A70" w14:textId="2C0BC8C6" w:rsidR="00D5256A" w:rsidRPr="004E4BE5" w:rsidRDefault="00D5256A" w:rsidP="00D525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±54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28559" w14:textId="7D80B50A" w:rsidR="00D5256A" w:rsidRPr="004E4BE5" w:rsidRDefault="00D5256A" w:rsidP="00D525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±56</w:t>
            </w:r>
          </w:p>
        </w:tc>
      </w:tr>
      <w:tr w:rsidR="00D5256A" w:rsidRPr="004E4BE5" w14:paraId="25795AFC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5D2BE" w14:textId="77777777" w:rsidR="00D5256A" w:rsidRPr="004E4BE5" w:rsidRDefault="00D5256A" w:rsidP="00D5256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29C56" w14:textId="77777777" w:rsidR="00D5256A" w:rsidRPr="004E4BE5" w:rsidRDefault="00D5256A" w:rsidP="00D5256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047CDE" w14:textId="77777777" w:rsidR="00D5256A" w:rsidRPr="004E4BE5" w:rsidRDefault="00D5256A" w:rsidP="00D5256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6FA3D" w14:textId="77777777" w:rsidR="00D5256A" w:rsidRPr="004E4BE5" w:rsidRDefault="00D5256A" w:rsidP="00D5256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AA25E" w14:textId="77777777" w:rsidR="00D5256A" w:rsidRPr="004E4BE5" w:rsidRDefault="00D5256A" w:rsidP="00D525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3D06F" w14:textId="77777777" w:rsidR="00D5256A" w:rsidRPr="004E4BE5" w:rsidRDefault="00D5256A" w:rsidP="00D525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FF576" w14:textId="77777777" w:rsidR="00D5256A" w:rsidRPr="00494953" w:rsidRDefault="00D5256A" w:rsidP="00D5256A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8801E" w14:textId="77777777" w:rsidR="00D5256A" w:rsidRPr="00494953" w:rsidRDefault="00D5256A" w:rsidP="00D5256A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7C6FB" w14:textId="7A5376A7" w:rsidR="00D5256A" w:rsidRPr="00494953" w:rsidRDefault="00D5256A" w:rsidP="00D5256A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 w:rsidRPr="00C4064A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(±</w:t>
            </w:r>
            <w:r w:rsidR="0013090E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54</w:t>
            </w:r>
            <w:r w:rsidRPr="00C4064A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)</w:t>
            </w:r>
          </w:p>
        </w:tc>
      </w:tr>
      <w:tr w:rsidR="00D5256A" w:rsidRPr="004E4BE5" w14:paraId="3A4E25AE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43A2F" w14:textId="77777777" w:rsidR="00D5256A" w:rsidRPr="004E4BE5" w:rsidRDefault="00D5256A" w:rsidP="00D5256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8DF3D" w14:textId="77777777" w:rsidR="00D5256A" w:rsidRPr="004E4BE5" w:rsidRDefault="00D5256A" w:rsidP="00D5256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78E98C" w14:textId="77777777" w:rsidR="00D5256A" w:rsidRPr="004E4BE5" w:rsidRDefault="00D5256A" w:rsidP="00D5256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47727" w14:textId="77777777" w:rsidR="00D5256A" w:rsidRPr="004E4BE5" w:rsidRDefault="00D5256A" w:rsidP="00D5256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BDE18" w14:textId="77777777" w:rsidR="00D5256A" w:rsidRPr="004E4BE5" w:rsidRDefault="00D5256A" w:rsidP="00D525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43122" w14:textId="77777777" w:rsidR="00D5256A" w:rsidRPr="004E4BE5" w:rsidRDefault="00D5256A" w:rsidP="00D525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DCD48" w14:textId="224BAF9E" w:rsidR="00D5256A" w:rsidRPr="004E4BE5" w:rsidRDefault="00D5256A" w:rsidP="00D525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43188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8F42A" w14:textId="486B2570" w:rsidR="00D5256A" w:rsidRPr="004E4BE5" w:rsidRDefault="00D5256A" w:rsidP="00D525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±53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B9ACB" w14:textId="2F05F9FE" w:rsidR="00D5256A" w:rsidRPr="004E4BE5" w:rsidRDefault="00D5256A" w:rsidP="00D525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±55</w:t>
            </w:r>
          </w:p>
        </w:tc>
      </w:tr>
      <w:tr w:rsidR="00D5256A" w:rsidRPr="004E4BE5" w14:paraId="15E1E1CA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84612" w14:textId="77777777" w:rsidR="00D5256A" w:rsidRPr="004E4BE5" w:rsidRDefault="00D5256A" w:rsidP="00D5256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513C7" w14:textId="77777777" w:rsidR="00D5256A" w:rsidRPr="004E4BE5" w:rsidRDefault="00D5256A" w:rsidP="00D5256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84A111" w14:textId="77777777" w:rsidR="00D5256A" w:rsidRPr="004E4BE5" w:rsidRDefault="00D5256A" w:rsidP="00D5256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3F8F8" w14:textId="77777777" w:rsidR="00D5256A" w:rsidRPr="004E4BE5" w:rsidRDefault="00D5256A" w:rsidP="00D5256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31C3C" w14:textId="77777777" w:rsidR="00D5256A" w:rsidRPr="004E4BE5" w:rsidRDefault="00D5256A" w:rsidP="00D525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EF0FA" w14:textId="77777777" w:rsidR="00D5256A" w:rsidRPr="004E4BE5" w:rsidRDefault="00D5256A" w:rsidP="00D525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F9618" w14:textId="034DDE5C" w:rsidR="00D5256A" w:rsidRPr="004E4BE5" w:rsidRDefault="00D5256A" w:rsidP="00D525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431884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DC027" w14:textId="6ED77764" w:rsidR="00D5256A" w:rsidRPr="004E4BE5" w:rsidRDefault="00D5256A" w:rsidP="00D525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±52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1832C" w14:textId="26059664" w:rsidR="00D5256A" w:rsidRPr="004E4BE5" w:rsidRDefault="00D5256A" w:rsidP="00D525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±54</w:t>
            </w:r>
          </w:p>
        </w:tc>
      </w:tr>
      <w:tr w:rsidR="0008273F" w:rsidRPr="004E4BE5" w14:paraId="2F810E42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FBBB5" w14:textId="77777777" w:rsidR="0008273F" w:rsidRPr="004E4BE5" w:rsidRDefault="0008273F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0C082" w14:textId="77777777" w:rsidR="0008273F" w:rsidRPr="004E4BE5" w:rsidRDefault="0008273F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160614" w14:textId="77777777" w:rsidR="0008273F" w:rsidRPr="004E4BE5" w:rsidRDefault="0008273F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418B7" w14:textId="77777777" w:rsidR="0008273F" w:rsidRPr="004E4BE5" w:rsidRDefault="0008273F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4EA16" w14:textId="77777777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54461" w14:textId="77777777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D16C7" w14:textId="77777777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FAC74" w14:textId="77777777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7C804" w14:textId="73003175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</w:tr>
      <w:tr w:rsidR="0008273F" w:rsidRPr="004E4BE5" w14:paraId="6EAE024F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CB46D" w14:textId="77777777" w:rsidR="0008273F" w:rsidRPr="004E4BE5" w:rsidRDefault="0008273F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260C9" w14:textId="77777777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28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F7D8C8" w14:textId="77777777" w:rsidR="0008273F" w:rsidRPr="004E4BE5" w:rsidRDefault="0008273F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461B8" w14:textId="77777777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5D3B9" w14:textId="77777777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807B1" w14:textId="77777777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C06F0" w14:textId="5E5E9E1E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±2</w:t>
            </w:r>
            <w:r w:rsidR="00A673D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305EC" w14:textId="1F057A69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6322F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6F552" w14:textId="2CC4814D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6D17DA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73</w:t>
            </w:r>
          </w:p>
        </w:tc>
      </w:tr>
      <w:tr w:rsidR="0008273F" w:rsidRPr="004E4BE5" w14:paraId="6EBE7420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B8165" w14:textId="77777777" w:rsidR="0008273F" w:rsidRPr="004E4BE5" w:rsidRDefault="0008273F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FC5E5" w14:textId="77777777" w:rsidR="0008273F" w:rsidRPr="004E4BE5" w:rsidRDefault="0008273F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17E9F6" w14:textId="77777777" w:rsidR="0008273F" w:rsidRPr="004E4BE5" w:rsidRDefault="0008273F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7614E" w14:textId="77777777" w:rsidR="0008273F" w:rsidRPr="004E4BE5" w:rsidRDefault="0008273F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CA621" w14:textId="77777777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E340E" w14:textId="77777777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FBE81" w14:textId="5CD737E5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±2</w:t>
            </w:r>
            <w:r w:rsidR="00A673D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BFDEE" w14:textId="24B47FD6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6322F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96D99" w14:textId="52F3275A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753B3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69</w:t>
            </w:r>
          </w:p>
        </w:tc>
      </w:tr>
      <w:tr w:rsidR="0008273F" w:rsidRPr="004E4BE5" w14:paraId="18344A80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9DF0C" w14:textId="77777777" w:rsidR="0008273F" w:rsidRPr="004E4BE5" w:rsidRDefault="0008273F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E86BC" w14:textId="77777777" w:rsidR="0008273F" w:rsidRPr="004E4BE5" w:rsidRDefault="0008273F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3396B1" w14:textId="77777777" w:rsidR="0008273F" w:rsidRPr="004E4BE5" w:rsidRDefault="0008273F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8C736" w14:textId="77777777" w:rsidR="0008273F" w:rsidRPr="004E4BE5" w:rsidRDefault="0008273F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F4454" w14:textId="77777777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CF898" w14:textId="77777777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9D443" w14:textId="77777777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0B72C" w14:textId="77777777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012F7" w14:textId="34F59D2C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C4064A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(±</w:t>
            </w:r>
            <w:r w:rsidR="00696BB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36</w:t>
            </w:r>
            <w:r w:rsidRPr="00C4064A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)</w:t>
            </w:r>
          </w:p>
        </w:tc>
      </w:tr>
      <w:tr w:rsidR="0008273F" w:rsidRPr="004E4BE5" w14:paraId="4A4D58A6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ACFE4" w14:textId="77777777" w:rsidR="0008273F" w:rsidRPr="004E4BE5" w:rsidRDefault="0008273F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62AEF" w14:textId="77777777" w:rsidR="0008273F" w:rsidRPr="004E4BE5" w:rsidRDefault="0008273F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C9C2C6" w14:textId="77777777" w:rsidR="0008273F" w:rsidRPr="004E4BE5" w:rsidRDefault="0008273F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22FB9" w14:textId="77777777" w:rsidR="0008273F" w:rsidRPr="004E4BE5" w:rsidRDefault="0008273F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DA78B" w14:textId="77777777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16972" w14:textId="77777777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70E42" w14:textId="4DB1CC5F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±2</w:t>
            </w:r>
            <w:r w:rsidR="00A673D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ADDA2" w14:textId="302C16B0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6322F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559A8" w14:textId="1481FA36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753B3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57</w:t>
            </w:r>
          </w:p>
        </w:tc>
      </w:tr>
      <w:tr w:rsidR="0008273F" w:rsidRPr="004E4BE5" w14:paraId="245AB30A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EB13F" w14:textId="77777777" w:rsidR="0008273F" w:rsidRPr="004E4BE5" w:rsidRDefault="0008273F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288AB" w14:textId="77777777" w:rsidR="0008273F" w:rsidRPr="004E4BE5" w:rsidRDefault="0008273F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71C63C" w14:textId="77777777" w:rsidR="0008273F" w:rsidRPr="004E4BE5" w:rsidRDefault="0008273F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EDBE4" w14:textId="77777777" w:rsidR="0008273F" w:rsidRPr="004E4BE5" w:rsidRDefault="0008273F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6897A" w14:textId="77777777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4EA63" w14:textId="77777777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07C01" w14:textId="7073437D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±2</w:t>
            </w:r>
            <w:r w:rsidR="00A673D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21A5D" w14:textId="7C823E4D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6322F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A401E" w14:textId="719C6280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753B3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56</w:t>
            </w:r>
          </w:p>
        </w:tc>
      </w:tr>
      <w:tr w:rsidR="0008273F" w:rsidRPr="004E4BE5" w14:paraId="4F666083" w14:textId="77777777" w:rsidTr="007A11C2">
        <w:trPr>
          <w:trHeight w:val="30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34EF0" w14:textId="77777777" w:rsidR="0008273F" w:rsidRPr="004E4BE5" w:rsidRDefault="0008273F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831E5" w14:textId="77777777" w:rsidR="0008273F" w:rsidRPr="004E4BE5" w:rsidRDefault="0008273F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AED677" w14:textId="77777777" w:rsidR="0008273F" w:rsidRPr="004E4BE5" w:rsidRDefault="0008273F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65685" w14:textId="77777777" w:rsidR="0008273F" w:rsidRPr="004E4BE5" w:rsidRDefault="0008273F" w:rsidP="007A11C2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1E424" w14:textId="77777777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9F8EC" w14:textId="77777777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F1FEB" w14:textId="77777777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85E54" w14:textId="77777777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77BD5" w14:textId="43D1A434" w:rsidR="0008273F" w:rsidRPr="004E4BE5" w:rsidRDefault="0008273F" w:rsidP="007A11C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</w:tr>
    </w:tbl>
    <w:p w14:paraId="2323D599" w14:textId="398CE435" w:rsidR="00392688" w:rsidRPr="00052588" w:rsidRDefault="00052588" w:rsidP="00052588">
      <w:pPr>
        <w:pStyle w:val="Caption"/>
        <w:jc w:val="center"/>
        <w:rPr>
          <w:sz w:val="24"/>
          <w:szCs w:val="24"/>
          <w:lang w:val="en-US" w:eastAsia="zh-CN"/>
        </w:rPr>
      </w:pPr>
      <w:r w:rsidRPr="00052588">
        <w:rPr>
          <w:sz w:val="22"/>
          <w:szCs w:val="22"/>
        </w:rPr>
        <w:t xml:space="preserve">Table </w:t>
      </w:r>
      <w:r w:rsidRPr="00052588">
        <w:rPr>
          <w:sz w:val="22"/>
          <w:szCs w:val="22"/>
        </w:rPr>
        <w:fldChar w:fldCharType="begin"/>
      </w:r>
      <w:r w:rsidRPr="00052588">
        <w:rPr>
          <w:sz w:val="22"/>
          <w:szCs w:val="22"/>
        </w:rPr>
        <w:instrText xml:space="preserve"> SEQ Table \* ARABIC </w:instrText>
      </w:r>
      <w:r w:rsidRPr="00052588">
        <w:rPr>
          <w:sz w:val="22"/>
          <w:szCs w:val="22"/>
        </w:rPr>
        <w:fldChar w:fldCharType="separate"/>
      </w:r>
      <w:r w:rsidRPr="00052588">
        <w:rPr>
          <w:noProof/>
          <w:sz w:val="22"/>
          <w:szCs w:val="22"/>
        </w:rPr>
        <w:t>18</w:t>
      </w:r>
      <w:r w:rsidRPr="00052588">
        <w:rPr>
          <w:sz w:val="22"/>
          <w:szCs w:val="22"/>
        </w:rPr>
        <w:fldChar w:fldCharType="end"/>
      </w:r>
      <w:r>
        <w:rPr>
          <w:sz w:val="22"/>
          <w:szCs w:val="22"/>
        </w:rPr>
        <w:t>: RSTD simulation results for FR2, SCS = 120 kHz, TDL-C.</w:t>
      </w:r>
      <w:r w:rsidR="00B1771F">
        <w:rPr>
          <w:sz w:val="22"/>
          <w:szCs w:val="22"/>
        </w:rPr>
        <w:t xml:space="preserve"> Values in parentheses are the Rel-16 baseline requirements (without margin).</w:t>
      </w:r>
    </w:p>
    <w:p w14:paraId="4DB67FED" w14:textId="65F2DE4F" w:rsidR="0008273F" w:rsidRDefault="0008273F" w:rsidP="0008273F">
      <w:pPr>
        <w:rPr>
          <w:lang w:val="en-US" w:eastAsia="zh-CN"/>
        </w:rPr>
      </w:pPr>
    </w:p>
    <w:p w14:paraId="1B8D1E40" w14:textId="07CC4333" w:rsidR="00F64FA1" w:rsidRDefault="00F64FA1" w:rsidP="00F64FA1">
      <w:pPr>
        <w:spacing w:after="0"/>
      </w:pPr>
      <w:r w:rsidRPr="00FE0FFF">
        <w:rPr>
          <w:b/>
          <w:bCs/>
          <w:sz w:val="22"/>
          <w:szCs w:val="22"/>
        </w:rPr>
        <w:t xml:space="preserve">Observation </w:t>
      </w:r>
      <w:r>
        <w:rPr>
          <w:b/>
          <w:bCs/>
          <w:sz w:val="22"/>
          <w:szCs w:val="22"/>
        </w:rPr>
        <w:t>11</w:t>
      </w:r>
      <w:r w:rsidRPr="00FE0FFF">
        <w:rPr>
          <w:b/>
          <w:bCs/>
          <w:sz w:val="22"/>
          <w:szCs w:val="22"/>
        </w:rPr>
        <w:t>:</w:t>
      </w:r>
      <w:r>
        <w:t xml:space="preserve"> </w:t>
      </w:r>
      <w:r w:rsidRPr="00814F14">
        <w:rPr>
          <w:b/>
          <w:bCs/>
          <w:sz w:val="22"/>
          <w:szCs w:val="22"/>
        </w:rPr>
        <w:t>For FR</w:t>
      </w:r>
      <w:r>
        <w:rPr>
          <w:b/>
          <w:bCs/>
          <w:sz w:val="22"/>
          <w:szCs w:val="22"/>
        </w:rPr>
        <w:t xml:space="preserve">2, </w:t>
      </w:r>
      <w:r w:rsidRPr="00814F14">
        <w:rPr>
          <w:b/>
          <w:bCs/>
          <w:sz w:val="22"/>
          <w:szCs w:val="22"/>
        </w:rPr>
        <w:t>SCS = 1</w:t>
      </w:r>
      <w:r>
        <w:rPr>
          <w:b/>
          <w:bCs/>
          <w:sz w:val="22"/>
          <w:szCs w:val="22"/>
        </w:rPr>
        <w:t xml:space="preserve">20 kHz and </w:t>
      </w:r>
      <w:proofErr w:type="spellStart"/>
      <w:r w:rsidRPr="00C117B8">
        <w:rPr>
          <w:b/>
          <w:bCs/>
          <w:sz w:val="22"/>
          <w:szCs w:val="22"/>
        </w:rPr>
        <w:t>num</w:t>
      </w:r>
      <w:proofErr w:type="spellEnd"/>
      <w:r w:rsidRPr="00C117B8">
        <w:rPr>
          <w:b/>
          <w:bCs/>
          <w:sz w:val="22"/>
          <w:szCs w:val="22"/>
        </w:rPr>
        <w:t xml:space="preserve"> RB ≥ </w:t>
      </w:r>
      <w:r w:rsidR="00C117B8" w:rsidRPr="00C117B8">
        <w:rPr>
          <w:b/>
          <w:bCs/>
          <w:sz w:val="22"/>
          <w:szCs w:val="22"/>
        </w:rPr>
        <w:t>64</w:t>
      </w:r>
      <w:r w:rsidRPr="00814F14">
        <w:rPr>
          <w:b/>
          <w:bCs/>
          <w:sz w:val="22"/>
          <w:szCs w:val="22"/>
        </w:rPr>
        <w:t xml:space="preserve">, Rel-16 UE </w:t>
      </w:r>
      <w:r w:rsidR="00377580">
        <w:rPr>
          <w:b/>
          <w:bCs/>
          <w:sz w:val="22"/>
          <w:szCs w:val="22"/>
        </w:rPr>
        <w:t>RSTD</w:t>
      </w:r>
      <w:r w:rsidRPr="00814F14">
        <w:rPr>
          <w:b/>
          <w:bCs/>
          <w:sz w:val="22"/>
          <w:szCs w:val="22"/>
        </w:rPr>
        <w:t xml:space="preserve"> requirements in </w:t>
      </w:r>
      <w:r>
        <w:rPr>
          <w:b/>
          <w:bCs/>
          <w:sz w:val="22"/>
          <w:szCs w:val="22"/>
        </w:rPr>
        <w:t>TDL-C</w:t>
      </w:r>
      <w:r w:rsidRPr="00814F14">
        <w:rPr>
          <w:b/>
          <w:bCs/>
          <w:sz w:val="22"/>
          <w:szCs w:val="22"/>
        </w:rPr>
        <w:t xml:space="preserve"> at </w:t>
      </w:r>
      <w:proofErr w:type="spellStart"/>
      <w:r w:rsidR="00C91A76" w:rsidRPr="00814F14">
        <w:rPr>
          <w:b/>
          <w:bCs/>
          <w:sz w:val="22"/>
          <w:szCs w:val="22"/>
        </w:rPr>
        <w:t>SINR</w:t>
      </w:r>
      <w:r w:rsidR="00C91A76" w:rsidRPr="00506EC5">
        <w:rPr>
          <w:b/>
          <w:bCs/>
          <w:sz w:val="22"/>
          <w:szCs w:val="22"/>
          <w:vertAlign w:val="subscript"/>
        </w:rPr>
        <w:t>ref</w:t>
      </w:r>
      <w:proofErr w:type="spellEnd"/>
      <w:r w:rsidR="00C91A76">
        <w:rPr>
          <w:b/>
          <w:bCs/>
          <w:sz w:val="22"/>
          <w:szCs w:val="22"/>
        </w:rPr>
        <w:t>/</w:t>
      </w:r>
      <w:r w:rsidR="00C91A76" w:rsidRPr="00814F14">
        <w:rPr>
          <w:b/>
          <w:bCs/>
          <w:sz w:val="22"/>
          <w:szCs w:val="22"/>
        </w:rPr>
        <w:t xml:space="preserve">SINR = </w:t>
      </w:r>
      <w:r w:rsidR="00C91A76">
        <w:rPr>
          <w:b/>
          <w:bCs/>
          <w:sz w:val="22"/>
          <w:szCs w:val="22"/>
        </w:rPr>
        <w:t>-6/</w:t>
      </w:r>
      <w:r w:rsidR="00C91A76" w:rsidRPr="00814F14">
        <w:rPr>
          <w:b/>
          <w:bCs/>
          <w:sz w:val="22"/>
          <w:szCs w:val="22"/>
        </w:rPr>
        <w:t xml:space="preserve">-13 dB can be met at </w:t>
      </w:r>
      <w:proofErr w:type="spellStart"/>
      <w:r w:rsidR="00C91A76" w:rsidRPr="00814F14">
        <w:rPr>
          <w:b/>
          <w:bCs/>
          <w:sz w:val="22"/>
          <w:szCs w:val="22"/>
        </w:rPr>
        <w:t>SINR</w:t>
      </w:r>
      <w:r w:rsidR="00C91A76" w:rsidRPr="00506EC5">
        <w:rPr>
          <w:b/>
          <w:bCs/>
          <w:sz w:val="22"/>
          <w:szCs w:val="22"/>
          <w:vertAlign w:val="subscript"/>
        </w:rPr>
        <w:t>ref</w:t>
      </w:r>
      <w:proofErr w:type="spellEnd"/>
      <w:r w:rsidR="00C91A76">
        <w:rPr>
          <w:b/>
          <w:bCs/>
          <w:sz w:val="22"/>
          <w:szCs w:val="22"/>
        </w:rPr>
        <w:t>/</w:t>
      </w:r>
      <w:r w:rsidR="00C91A76" w:rsidRPr="00814F14">
        <w:rPr>
          <w:b/>
          <w:bCs/>
          <w:sz w:val="22"/>
          <w:szCs w:val="22"/>
        </w:rPr>
        <w:t xml:space="preserve">SINR </w:t>
      </w:r>
      <w:r w:rsidR="00C91A76">
        <w:rPr>
          <w:b/>
          <w:bCs/>
          <w:sz w:val="22"/>
          <w:szCs w:val="22"/>
        </w:rPr>
        <w:t>=</w:t>
      </w:r>
      <w:r w:rsidR="00C91A76" w:rsidRPr="00814F14">
        <w:rPr>
          <w:b/>
          <w:bCs/>
          <w:sz w:val="22"/>
          <w:szCs w:val="22"/>
        </w:rPr>
        <w:t xml:space="preserve"> </w:t>
      </w:r>
      <w:r w:rsidR="00C91A76">
        <w:rPr>
          <w:b/>
          <w:bCs/>
          <w:sz w:val="22"/>
          <w:szCs w:val="22"/>
        </w:rPr>
        <w:t>-3/</w:t>
      </w:r>
      <w:r w:rsidR="00C91A76" w:rsidRPr="00814F14">
        <w:rPr>
          <w:b/>
          <w:bCs/>
          <w:sz w:val="22"/>
          <w:szCs w:val="22"/>
        </w:rPr>
        <w:t>-6 dB</w:t>
      </w:r>
      <w:r w:rsidRPr="00814F14">
        <w:rPr>
          <w:b/>
          <w:bCs/>
          <w:sz w:val="22"/>
          <w:szCs w:val="22"/>
        </w:rPr>
        <w:t xml:space="preserve"> with number of samples M1 = 1, 2.</w:t>
      </w:r>
    </w:p>
    <w:p w14:paraId="314768D2" w14:textId="77777777" w:rsidR="00F64FA1" w:rsidRPr="0008273F" w:rsidRDefault="00F64FA1" w:rsidP="0008273F">
      <w:pPr>
        <w:rPr>
          <w:lang w:val="en-US" w:eastAsia="zh-CN"/>
        </w:rPr>
      </w:pPr>
    </w:p>
    <w:p w14:paraId="05109B46" w14:textId="27D70FB3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227A3A9E" w14:textId="77777777" w:rsidR="00B26644" w:rsidRPr="00814F14" w:rsidRDefault="00B26644" w:rsidP="00B26644">
      <w:pPr>
        <w:spacing w:after="120"/>
        <w:rPr>
          <w:b/>
          <w:bCs/>
          <w:sz w:val="22"/>
          <w:szCs w:val="22"/>
        </w:rPr>
      </w:pPr>
      <w:r w:rsidRPr="00814F14">
        <w:rPr>
          <w:b/>
          <w:bCs/>
          <w:sz w:val="22"/>
          <w:szCs w:val="22"/>
        </w:rPr>
        <w:t xml:space="preserve">Observation 1: There are differences in sampling rate captured in the simulation assumptions </w:t>
      </w:r>
      <w:proofErr w:type="spellStart"/>
      <w:r w:rsidRPr="00814F14">
        <w:rPr>
          <w:b/>
          <w:bCs/>
          <w:sz w:val="22"/>
          <w:szCs w:val="22"/>
        </w:rPr>
        <w:t>Tdoc</w:t>
      </w:r>
      <w:proofErr w:type="spellEnd"/>
      <w:r w:rsidRPr="00814F14">
        <w:rPr>
          <w:b/>
          <w:bCs/>
          <w:sz w:val="22"/>
          <w:szCs w:val="22"/>
        </w:rPr>
        <w:t xml:space="preserve"> from RAN4#101 [2] vs. the assumptions in Rel-16.</w:t>
      </w:r>
    </w:p>
    <w:p w14:paraId="462780F6" w14:textId="77777777" w:rsidR="00B26644" w:rsidRPr="00814F14" w:rsidRDefault="00B26644" w:rsidP="00B26644">
      <w:pPr>
        <w:pStyle w:val="ListParagraph"/>
        <w:numPr>
          <w:ilvl w:val="0"/>
          <w:numId w:val="36"/>
        </w:numPr>
        <w:spacing w:after="120"/>
        <w:rPr>
          <w:b/>
          <w:bCs/>
          <w:sz w:val="22"/>
          <w:szCs w:val="22"/>
        </w:rPr>
      </w:pPr>
      <w:r w:rsidRPr="00814F14">
        <w:rPr>
          <w:b/>
          <w:bCs/>
          <w:sz w:val="22"/>
          <w:szCs w:val="22"/>
        </w:rPr>
        <w:t>for FR1, SCS = 15 kHz, num RB = 24, the sampling period was 128 Tc in Rel-16</w:t>
      </w:r>
    </w:p>
    <w:p w14:paraId="748B34BB" w14:textId="77777777" w:rsidR="00B26644" w:rsidRPr="00814F14" w:rsidRDefault="00B26644" w:rsidP="00B26644">
      <w:pPr>
        <w:pStyle w:val="ListParagraph"/>
        <w:numPr>
          <w:ilvl w:val="0"/>
          <w:numId w:val="36"/>
        </w:numPr>
        <w:spacing w:after="120"/>
        <w:rPr>
          <w:b/>
          <w:bCs/>
          <w:sz w:val="22"/>
          <w:szCs w:val="22"/>
        </w:rPr>
      </w:pPr>
      <w:r w:rsidRPr="00814F14">
        <w:rPr>
          <w:b/>
          <w:bCs/>
          <w:sz w:val="22"/>
          <w:szCs w:val="22"/>
        </w:rPr>
        <w:t>for FR2, SCS = 60 kHz, num RB = 24, the sampling period was 32 Tc in Rel-16</w:t>
      </w:r>
    </w:p>
    <w:p w14:paraId="1B72E232" w14:textId="77777777" w:rsidR="00B26644" w:rsidRPr="00814F14" w:rsidRDefault="00B26644" w:rsidP="00B26644">
      <w:pPr>
        <w:pStyle w:val="ListParagraph"/>
        <w:numPr>
          <w:ilvl w:val="0"/>
          <w:numId w:val="36"/>
        </w:numPr>
        <w:spacing w:after="120"/>
        <w:rPr>
          <w:b/>
          <w:bCs/>
          <w:sz w:val="22"/>
          <w:szCs w:val="22"/>
        </w:rPr>
      </w:pPr>
      <w:r w:rsidRPr="00814F14">
        <w:rPr>
          <w:b/>
          <w:bCs/>
          <w:sz w:val="22"/>
          <w:szCs w:val="22"/>
        </w:rPr>
        <w:t>for FR2, SCS = 120 kHz, num RB = 32, the sampling period was 16 Tc in Rel-16</w:t>
      </w:r>
    </w:p>
    <w:p w14:paraId="0082039F" w14:textId="6FE240D0" w:rsidR="00B1771F" w:rsidRDefault="00B26644" w:rsidP="00B26644">
      <w:pPr>
        <w:rPr>
          <w:b/>
          <w:bCs/>
          <w:sz w:val="22"/>
          <w:szCs w:val="22"/>
        </w:rPr>
      </w:pPr>
      <w:r w:rsidRPr="00814F14">
        <w:rPr>
          <w:b/>
          <w:bCs/>
          <w:sz w:val="22"/>
          <w:szCs w:val="22"/>
        </w:rPr>
        <w:t xml:space="preserve">Observation 2: For FR1, </w:t>
      </w:r>
      <w:r>
        <w:rPr>
          <w:b/>
          <w:bCs/>
          <w:sz w:val="22"/>
          <w:szCs w:val="22"/>
        </w:rPr>
        <w:t>SCS = 15 kHz and 30 kHz, and</w:t>
      </w:r>
      <w:r w:rsidRPr="00814F14">
        <w:rPr>
          <w:b/>
          <w:bCs/>
          <w:sz w:val="22"/>
          <w:szCs w:val="22"/>
        </w:rPr>
        <w:t xml:space="preserve"> </w:t>
      </w:r>
      <w:proofErr w:type="spellStart"/>
      <w:r w:rsidRPr="00814F14">
        <w:rPr>
          <w:b/>
          <w:bCs/>
          <w:sz w:val="22"/>
          <w:szCs w:val="22"/>
        </w:rPr>
        <w:t>num</w:t>
      </w:r>
      <w:proofErr w:type="spellEnd"/>
      <w:r w:rsidRPr="00814F14">
        <w:rPr>
          <w:b/>
          <w:bCs/>
          <w:sz w:val="22"/>
          <w:szCs w:val="22"/>
        </w:rPr>
        <w:t xml:space="preserve"> RB </w:t>
      </w:r>
      <w:r>
        <w:rPr>
          <w:b/>
          <w:bCs/>
          <w:sz w:val="22"/>
          <w:szCs w:val="22"/>
        </w:rPr>
        <w:t>≥</w:t>
      </w:r>
      <w:r w:rsidRPr="00814F14">
        <w:rPr>
          <w:b/>
          <w:bCs/>
          <w:sz w:val="22"/>
          <w:szCs w:val="22"/>
        </w:rPr>
        <w:t>4</w:t>
      </w:r>
      <w:r>
        <w:rPr>
          <w:b/>
          <w:bCs/>
          <w:sz w:val="22"/>
          <w:szCs w:val="22"/>
        </w:rPr>
        <w:t>8</w:t>
      </w:r>
      <w:r w:rsidRPr="00814F14">
        <w:rPr>
          <w:b/>
          <w:bCs/>
          <w:sz w:val="22"/>
          <w:szCs w:val="22"/>
        </w:rPr>
        <w:t>, Rel-16 UE Rx-Tx accuracy requirements in AWGN at SINR = -13 dB can be met at SINR ≥ -6 dB with number of samples M1 = 1, 2.</w:t>
      </w:r>
    </w:p>
    <w:p w14:paraId="2BE86BF7" w14:textId="77777777" w:rsidR="008C2701" w:rsidRPr="00626F45" w:rsidRDefault="008C2701" w:rsidP="008C2701">
      <w:r w:rsidRPr="00481EBA">
        <w:rPr>
          <w:b/>
          <w:bCs/>
          <w:sz w:val="22"/>
          <w:szCs w:val="22"/>
        </w:rPr>
        <w:t xml:space="preserve">Observation 3: For FR1, SCS = 15 kHz and 30 kHz, and </w:t>
      </w:r>
      <w:proofErr w:type="spellStart"/>
      <w:r w:rsidRPr="00481EBA">
        <w:rPr>
          <w:b/>
          <w:bCs/>
          <w:sz w:val="22"/>
          <w:szCs w:val="22"/>
        </w:rPr>
        <w:t>num</w:t>
      </w:r>
      <w:proofErr w:type="spellEnd"/>
      <w:r w:rsidRPr="00481EBA">
        <w:rPr>
          <w:b/>
          <w:bCs/>
          <w:sz w:val="22"/>
          <w:szCs w:val="22"/>
        </w:rPr>
        <w:t xml:space="preserve"> RB ≥ 104,</w:t>
      </w:r>
      <w:r w:rsidRPr="00814F14">
        <w:rPr>
          <w:b/>
          <w:bCs/>
          <w:sz w:val="22"/>
          <w:szCs w:val="22"/>
        </w:rPr>
        <w:t xml:space="preserve"> Rel-16 UE Rx-Tx accuracy requirements in </w:t>
      </w:r>
      <w:r>
        <w:rPr>
          <w:b/>
          <w:bCs/>
          <w:sz w:val="22"/>
          <w:szCs w:val="22"/>
        </w:rPr>
        <w:t>TDL-A</w:t>
      </w:r>
      <w:r w:rsidRPr="00814F14">
        <w:rPr>
          <w:b/>
          <w:bCs/>
          <w:sz w:val="22"/>
          <w:szCs w:val="22"/>
        </w:rPr>
        <w:t xml:space="preserve"> at SINR = -13 dB can be met at </w:t>
      </w:r>
      <w:r w:rsidRPr="00481EBA">
        <w:rPr>
          <w:b/>
          <w:bCs/>
          <w:sz w:val="22"/>
          <w:szCs w:val="22"/>
        </w:rPr>
        <w:t>SINR = -3 dB</w:t>
      </w:r>
      <w:r w:rsidRPr="00814F14">
        <w:rPr>
          <w:b/>
          <w:bCs/>
          <w:sz w:val="22"/>
          <w:szCs w:val="22"/>
        </w:rPr>
        <w:t xml:space="preserve"> with number of samples M1 = 1, 2.</w:t>
      </w:r>
    </w:p>
    <w:p w14:paraId="23DBE597" w14:textId="77777777" w:rsidR="008C2701" w:rsidRDefault="008C2701" w:rsidP="008C2701">
      <w:pPr>
        <w:spacing w:after="0"/>
      </w:pPr>
    </w:p>
    <w:p w14:paraId="4603978A" w14:textId="3849810B" w:rsidR="008C2701" w:rsidRDefault="008C2701" w:rsidP="008C2701">
      <w:pPr>
        <w:spacing w:after="0"/>
        <w:rPr>
          <w:b/>
          <w:bCs/>
          <w:sz w:val="22"/>
          <w:szCs w:val="22"/>
        </w:rPr>
      </w:pPr>
      <w:r w:rsidRPr="00FE0FFF">
        <w:rPr>
          <w:b/>
          <w:bCs/>
          <w:sz w:val="22"/>
          <w:szCs w:val="22"/>
        </w:rPr>
        <w:lastRenderedPageBreak/>
        <w:t>Observation 4:</w:t>
      </w:r>
      <w:r w:rsidRPr="00FE0FFF">
        <w:rPr>
          <w:sz w:val="22"/>
          <w:szCs w:val="22"/>
        </w:rPr>
        <w:t xml:space="preserve"> </w:t>
      </w:r>
      <w:r w:rsidRPr="00814F14">
        <w:rPr>
          <w:b/>
          <w:bCs/>
          <w:sz w:val="22"/>
          <w:szCs w:val="22"/>
        </w:rPr>
        <w:t>For FR</w:t>
      </w:r>
      <w:r>
        <w:rPr>
          <w:b/>
          <w:bCs/>
          <w:sz w:val="22"/>
          <w:szCs w:val="22"/>
        </w:rPr>
        <w:t>2 and</w:t>
      </w:r>
      <w:r w:rsidRPr="00814F14">
        <w:rPr>
          <w:b/>
          <w:bCs/>
          <w:sz w:val="22"/>
          <w:szCs w:val="22"/>
        </w:rPr>
        <w:t xml:space="preserve"> SCS = 1</w:t>
      </w:r>
      <w:r>
        <w:rPr>
          <w:b/>
          <w:bCs/>
          <w:sz w:val="22"/>
          <w:szCs w:val="22"/>
        </w:rPr>
        <w:t>20 kHz</w:t>
      </w:r>
      <w:r w:rsidRPr="00814F14">
        <w:rPr>
          <w:b/>
          <w:bCs/>
          <w:sz w:val="22"/>
          <w:szCs w:val="22"/>
        </w:rPr>
        <w:t>, Rel-16 UE Rx-Tx accuracy requirements in AWGN at SINR = -13 dB can be met at SINR ≥ -6 dB with number of samples M1 = 1, 2.</w:t>
      </w:r>
    </w:p>
    <w:p w14:paraId="76E85F88" w14:textId="4BA5CAC2" w:rsidR="008C2701" w:rsidRDefault="008C2701" w:rsidP="008C2701">
      <w:pPr>
        <w:spacing w:after="0"/>
        <w:rPr>
          <w:b/>
          <w:bCs/>
          <w:sz w:val="22"/>
          <w:szCs w:val="22"/>
        </w:rPr>
      </w:pPr>
    </w:p>
    <w:p w14:paraId="346142D2" w14:textId="40556F69" w:rsidR="008C2701" w:rsidRDefault="008C2701" w:rsidP="008C2701">
      <w:pPr>
        <w:spacing w:after="0"/>
      </w:pPr>
      <w:r w:rsidRPr="00FE0FFF">
        <w:rPr>
          <w:b/>
          <w:bCs/>
          <w:sz w:val="22"/>
          <w:szCs w:val="22"/>
        </w:rPr>
        <w:t>Observation 5:</w:t>
      </w:r>
      <w:r>
        <w:t xml:space="preserve"> </w:t>
      </w:r>
      <w:r w:rsidRPr="00814F14">
        <w:rPr>
          <w:b/>
          <w:bCs/>
          <w:sz w:val="22"/>
          <w:szCs w:val="22"/>
        </w:rPr>
        <w:t>For FR</w:t>
      </w:r>
      <w:r>
        <w:rPr>
          <w:b/>
          <w:bCs/>
          <w:sz w:val="22"/>
          <w:szCs w:val="22"/>
        </w:rPr>
        <w:t xml:space="preserve">2, </w:t>
      </w:r>
      <w:r w:rsidRPr="00814F14">
        <w:rPr>
          <w:b/>
          <w:bCs/>
          <w:sz w:val="22"/>
          <w:szCs w:val="22"/>
        </w:rPr>
        <w:t>SCS = 1</w:t>
      </w:r>
      <w:r>
        <w:rPr>
          <w:b/>
          <w:bCs/>
          <w:sz w:val="22"/>
          <w:szCs w:val="22"/>
        </w:rPr>
        <w:t xml:space="preserve">20 kHz and </w:t>
      </w:r>
      <w:proofErr w:type="spellStart"/>
      <w:r>
        <w:rPr>
          <w:b/>
          <w:bCs/>
          <w:sz w:val="22"/>
          <w:szCs w:val="22"/>
        </w:rPr>
        <w:t>num</w:t>
      </w:r>
      <w:proofErr w:type="spellEnd"/>
      <w:r>
        <w:rPr>
          <w:b/>
          <w:bCs/>
          <w:sz w:val="22"/>
          <w:szCs w:val="22"/>
        </w:rPr>
        <w:t xml:space="preserve"> RB ≥ 64</w:t>
      </w:r>
      <w:r w:rsidRPr="00814F14">
        <w:rPr>
          <w:b/>
          <w:bCs/>
          <w:sz w:val="22"/>
          <w:szCs w:val="22"/>
        </w:rPr>
        <w:t xml:space="preserve">, Rel-16 UE Rx-Tx accuracy requirements in </w:t>
      </w:r>
      <w:r>
        <w:rPr>
          <w:b/>
          <w:bCs/>
          <w:sz w:val="22"/>
          <w:szCs w:val="22"/>
        </w:rPr>
        <w:t>TDL-C</w:t>
      </w:r>
      <w:r w:rsidRPr="00814F14">
        <w:rPr>
          <w:b/>
          <w:bCs/>
          <w:sz w:val="22"/>
          <w:szCs w:val="22"/>
        </w:rPr>
        <w:t xml:space="preserve"> at SINR = -13 dB can be met at SINR </w:t>
      </w:r>
      <w:r w:rsidR="00B605F0">
        <w:rPr>
          <w:b/>
          <w:bCs/>
          <w:sz w:val="22"/>
          <w:szCs w:val="22"/>
        </w:rPr>
        <w:t>=</w:t>
      </w:r>
      <w:r w:rsidRPr="00814F14">
        <w:rPr>
          <w:b/>
          <w:bCs/>
          <w:sz w:val="22"/>
          <w:szCs w:val="22"/>
        </w:rPr>
        <w:t xml:space="preserve"> -</w:t>
      </w:r>
      <w:r>
        <w:rPr>
          <w:b/>
          <w:bCs/>
          <w:sz w:val="22"/>
          <w:szCs w:val="22"/>
        </w:rPr>
        <w:t>3</w:t>
      </w:r>
      <w:r w:rsidRPr="00814F14">
        <w:rPr>
          <w:b/>
          <w:bCs/>
          <w:sz w:val="22"/>
          <w:szCs w:val="22"/>
        </w:rPr>
        <w:t xml:space="preserve"> dB with number of samples M1 = 1, 2.</w:t>
      </w:r>
    </w:p>
    <w:p w14:paraId="3260531D" w14:textId="7A0B16ED" w:rsidR="008C2701" w:rsidRDefault="008C2701" w:rsidP="008C2701">
      <w:pPr>
        <w:spacing w:after="0"/>
      </w:pPr>
    </w:p>
    <w:p w14:paraId="180F5AA8" w14:textId="77777777" w:rsidR="00AE69E9" w:rsidRPr="00626F45" w:rsidRDefault="00AE69E9" w:rsidP="00AE69E9">
      <w:r w:rsidRPr="00814F14">
        <w:rPr>
          <w:b/>
          <w:bCs/>
          <w:sz w:val="22"/>
          <w:szCs w:val="22"/>
        </w:rPr>
        <w:t xml:space="preserve">Observation </w:t>
      </w:r>
      <w:r>
        <w:rPr>
          <w:b/>
          <w:bCs/>
          <w:sz w:val="22"/>
          <w:szCs w:val="22"/>
        </w:rPr>
        <w:t>6</w:t>
      </w:r>
      <w:r w:rsidRPr="00814F14">
        <w:rPr>
          <w:b/>
          <w:bCs/>
          <w:sz w:val="22"/>
          <w:szCs w:val="22"/>
        </w:rPr>
        <w:t xml:space="preserve">: For FR1, Rel-16 </w:t>
      </w:r>
      <w:r>
        <w:rPr>
          <w:b/>
          <w:bCs/>
          <w:sz w:val="22"/>
          <w:szCs w:val="22"/>
        </w:rPr>
        <w:t>PRS-RSRP</w:t>
      </w:r>
      <w:r w:rsidRPr="00814F14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absolute </w:t>
      </w:r>
      <w:r w:rsidRPr="00814F14">
        <w:rPr>
          <w:b/>
          <w:bCs/>
          <w:sz w:val="22"/>
          <w:szCs w:val="22"/>
        </w:rPr>
        <w:t xml:space="preserve">accuracy requirements at SINR = -13 dB can be met at SINR </w:t>
      </w:r>
      <w:r>
        <w:rPr>
          <w:b/>
          <w:bCs/>
          <w:sz w:val="22"/>
          <w:szCs w:val="22"/>
        </w:rPr>
        <w:t>=</w:t>
      </w:r>
      <w:r w:rsidRPr="00814F14">
        <w:rPr>
          <w:b/>
          <w:bCs/>
          <w:sz w:val="22"/>
          <w:szCs w:val="22"/>
        </w:rPr>
        <w:t xml:space="preserve"> -</w:t>
      </w:r>
      <w:r>
        <w:rPr>
          <w:b/>
          <w:bCs/>
          <w:sz w:val="22"/>
          <w:szCs w:val="22"/>
        </w:rPr>
        <w:t>6</w:t>
      </w:r>
      <w:r w:rsidRPr="00814F14">
        <w:rPr>
          <w:b/>
          <w:bCs/>
          <w:sz w:val="22"/>
          <w:szCs w:val="22"/>
        </w:rPr>
        <w:t xml:space="preserve"> dB with number of samples M1 = 1, 2.</w:t>
      </w:r>
    </w:p>
    <w:p w14:paraId="76717918" w14:textId="77777777" w:rsidR="00AE69E9" w:rsidRPr="00626F45" w:rsidRDefault="00AE69E9" w:rsidP="00AE69E9">
      <w:r w:rsidRPr="00814F14">
        <w:rPr>
          <w:b/>
          <w:bCs/>
          <w:sz w:val="22"/>
          <w:szCs w:val="22"/>
        </w:rPr>
        <w:t xml:space="preserve">Observation </w:t>
      </w:r>
      <w:r>
        <w:rPr>
          <w:b/>
          <w:bCs/>
          <w:sz w:val="22"/>
          <w:szCs w:val="22"/>
        </w:rPr>
        <w:t>7</w:t>
      </w:r>
      <w:r w:rsidRPr="00814F14">
        <w:rPr>
          <w:b/>
          <w:bCs/>
          <w:sz w:val="22"/>
          <w:szCs w:val="22"/>
        </w:rPr>
        <w:t>: For FR</w:t>
      </w:r>
      <w:r>
        <w:rPr>
          <w:b/>
          <w:bCs/>
          <w:sz w:val="22"/>
          <w:szCs w:val="22"/>
        </w:rPr>
        <w:t>2</w:t>
      </w:r>
      <w:r w:rsidRPr="00814F14">
        <w:rPr>
          <w:b/>
          <w:bCs/>
          <w:sz w:val="22"/>
          <w:szCs w:val="22"/>
        </w:rPr>
        <w:t xml:space="preserve">, Rel-16 </w:t>
      </w:r>
      <w:r>
        <w:rPr>
          <w:b/>
          <w:bCs/>
          <w:sz w:val="22"/>
          <w:szCs w:val="22"/>
        </w:rPr>
        <w:t>PRS-RSRP</w:t>
      </w:r>
      <w:r w:rsidRPr="00814F14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absolute </w:t>
      </w:r>
      <w:r w:rsidRPr="00814F14">
        <w:rPr>
          <w:b/>
          <w:bCs/>
          <w:sz w:val="22"/>
          <w:szCs w:val="22"/>
        </w:rPr>
        <w:t xml:space="preserve">accuracy requirements at SINR = -13 dB can be met at SINR </w:t>
      </w:r>
      <w:r>
        <w:rPr>
          <w:b/>
          <w:bCs/>
          <w:sz w:val="22"/>
          <w:szCs w:val="22"/>
        </w:rPr>
        <w:t>=</w:t>
      </w:r>
      <w:r w:rsidRPr="00814F14">
        <w:rPr>
          <w:b/>
          <w:bCs/>
          <w:sz w:val="22"/>
          <w:szCs w:val="22"/>
        </w:rPr>
        <w:t xml:space="preserve"> -</w:t>
      </w:r>
      <w:r>
        <w:rPr>
          <w:b/>
          <w:bCs/>
          <w:sz w:val="22"/>
          <w:szCs w:val="22"/>
        </w:rPr>
        <w:t>6</w:t>
      </w:r>
      <w:r w:rsidRPr="00814F14">
        <w:rPr>
          <w:b/>
          <w:bCs/>
          <w:sz w:val="22"/>
          <w:szCs w:val="22"/>
        </w:rPr>
        <w:t xml:space="preserve"> dB with number of samples M1 = 1, 2.</w:t>
      </w:r>
    </w:p>
    <w:p w14:paraId="722354B0" w14:textId="77777777" w:rsidR="00AE69E9" w:rsidRPr="00626F45" w:rsidRDefault="00AE69E9" w:rsidP="00AE69E9">
      <w:r w:rsidRPr="00814F14">
        <w:rPr>
          <w:b/>
          <w:bCs/>
          <w:sz w:val="22"/>
          <w:szCs w:val="22"/>
        </w:rPr>
        <w:t xml:space="preserve">Observation </w:t>
      </w:r>
      <w:r>
        <w:rPr>
          <w:b/>
          <w:bCs/>
          <w:sz w:val="22"/>
          <w:szCs w:val="22"/>
        </w:rPr>
        <w:t>8</w:t>
      </w:r>
      <w:r w:rsidRPr="00814F14">
        <w:rPr>
          <w:b/>
          <w:bCs/>
          <w:sz w:val="22"/>
          <w:szCs w:val="22"/>
        </w:rPr>
        <w:t xml:space="preserve">: For FR1, </w:t>
      </w:r>
      <w:r>
        <w:rPr>
          <w:b/>
          <w:bCs/>
          <w:sz w:val="22"/>
          <w:szCs w:val="22"/>
        </w:rPr>
        <w:t>SCS = 15 kHz and 30 kHz, and</w:t>
      </w:r>
      <w:r w:rsidRPr="00814F14">
        <w:rPr>
          <w:b/>
          <w:bCs/>
          <w:sz w:val="22"/>
          <w:szCs w:val="22"/>
        </w:rPr>
        <w:t xml:space="preserve"> </w:t>
      </w:r>
      <w:proofErr w:type="spellStart"/>
      <w:r w:rsidRPr="00814F14">
        <w:rPr>
          <w:b/>
          <w:bCs/>
          <w:sz w:val="22"/>
          <w:szCs w:val="22"/>
        </w:rPr>
        <w:t>num</w:t>
      </w:r>
      <w:proofErr w:type="spellEnd"/>
      <w:r w:rsidRPr="00814F14">
        <w:rPr>
          <w:b/>
          <w:bCs/>
          <w:sz w:val="22"/>
          <w:szCs w:val="22"/>
        </w:rPr>
        <w:t xml:space="preserve"> RB </w:t>
      </w:r>
      <w:r>
        <w:rPr>
          <w:b/>
          <w:bCs/>
          <w:sz w:val="22"/>
          <w:szCs w:val="22"/>
        </w:rPr>
        <w:t>≥</w:t>
      </w:r>
      <w:r w:rsidRPr="00814F14">
        <w:rPr>
          <w:b/>
          <w:bCs/>
          <w:sz w:val="22"/>
          <w:szCs w:val="22"/>
        </w:rPr>
        <w:t>4</w:t>
      </w:r>
      <w:r>
        <w:rPr>
          <w:b/>
          <w:bCs/>
          <w:sz w:val="22"/>
          <w:szCs w:val="22"/>
        </w:rPr>
        <w:t>8</w:t>
      </w:r>
      <w:r w:rsidRPr="00814F14">
        <w:rPr>
          <w:b/>
          <w:bCs/>
          <w:sz w:val="22"/>
          <w:szCs w:val="22"/>
        </w:rPr>
        <w:t xml:space="preserve">, Rel-16 </w:t>
      </w:r>
      <w:r>
        <w:rPr>
          <w:b/>
          <w:bCs/>
          <w:sz w:val="22"/>
          <w:szCs w:val="22"/>
        </w:rPr>
        <w:t>RSTD</w:t>
      </w:r>
      <w:r w:rsidRPr="00814F14">
        <w:rPr>
          <w:b/>
          <w:bCs/>
          <w:sz w:val="22"/>
          <w:szCs w:val="22"/>
        </w:rPr>
        <w:t xml:space="preserve"> accuracy requirements in AWGN at </w:t>
      </w:r>
      <w:proofErr w:type="spellStart"/>
      <w:r w:rsidRPr="00814F14">
        <w:rPr>
          <w:b/>
          <w:bCs/>
          <w:sz w:val="22"/>
          <w:szCs w:val="22"/>
        </w:rPr>
        <w:t>SINR</w:t>
      </w:r>
      <w:r w:rsidRPr="00506EC5">
        <w:rPr>
          <w:b/>
          <w:bCs/>
          <w:sz w:val="22"/>
          <w:szCs w:val="22"/>
          <w:vertAlign w:val="subscript"/>
        </w:rPr>
        <w:t>ref</w:t>
      </w:r>
      <w:proofErr w:type="spellEnd"/>
      <w:r>
        <w:rPr>
          <w:b/>
          <w:bCs/>
          <w:sz w:val="22"/>
          <w:szCs w:val="22"/>
        </w:rPr>
        <w:t>/</w:t>
      </w:r>
      <w:r w:rsidRPr="00814F14">
        <w:rPr>
          <w:b/>
          <w:bCs/>
          <w:sz w:val="22"/>
          <w:szCs w:val="22"/>
        </w:rPr>
        <w:t xml:space="preserve">SINR = </w:t>
      </w:r>
      <w:r>
        <w:rPr>
          <w:b/>
          <w:bCs/>
          <w:sz w:val="22"/>
          <w:szCs w:val="22"/>
        </w:rPr>
        <w:t>-6/</w:t>
      </w:r>
      <w:r w:rsidRPr="00814F14">
        <w:rPr>
          <w:b/>
          <w:bCs/>
          <w:sz w:val="22"/>
          <w:szCs w:val="22"/>
        </w:rPr>
        <w:t xml:space="preserve">-13 dB can be met at </w:t>
      </w:r>
      <w:proofErr w:type="spellStart"/>
      <w:r w:rsidRPr="00814F14">
        <w:rPr>
          <w:b/>
          <w:bCs/>
          <w:sz w:val="22"/>
          <w:szCs w:val="22"/>
        </w:rPr>
        <w:t>SINR</w:t>
      </w:r>
      <w:r w:rsidRPr="00506EC5">
        <w:rPr>
          <w:b/>
          <w:bCs/>
          <w:sz w:val="22"/>
          <w:szCs w:val="22"/>
          <w:vertAlign w:val="subscript"/>
        </w:rPr>
        <w:t>ref</w:t>
      </w:r>
      <w:proofErr w:type="spellEnd"/>
      <w:r>
        <w:rPr>
          <w:b/>
          <w:bCs/>
          <w:sz w:val="22"/>
          <w:szCs w:val="22"/>
        </w:rPr>
        <w:t>/</w:t>
      </w:r>
      <w:r w:rsidRPr="00814F14">
        <w:rPr>
          <w:b/>
          <w:bCs/>
          <w:sz w:val="22"/>
          <w:szCs w:val="22"/>
        </w:rPr>
        <w:t xml:space="preserve">SINR </w:t>
      </w:r>
      <w:r>
        <w:rPr>
          <w:b/>
          <w:bCs/>
          <w:sz w:val="22"/>
          <w:szCs w:val="22"/>
        </w:rPr>
        <w:t>=</w:t>
      </w:r>
      <w:r w:rsidRPr="00814F14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-3/</w:t>
      </w:r>
      <w:r w:rsidRPr="00814F14">
        <w:rPr>
          <w:b/>
          <w:bCs/>
          <w:sz w:val="22"/>
          <w:szCs w:val="22"/>
        </w:rPr>
        <w:t>-6 dB with number of samples M1 = 1, 2.</w:t>
      </w:r>
    </w:p>
    <w:p w14:paraId="30807DE5" w14:textId="77777777" w:rsidR="00AE69E9" w:rsidRPr="00626F45" w:rsidRDefault="00AE69E9" w:rsidP="00AE69E9">
      <w:r w:rsidRPr="00814F14">
        <w:rPr>
          <w:b/>
          <w:bCs/>
          <w:sz w:val="22"/>
          <w:szCs w:val="22"/>
        </w:rPr>
        <w:t xml:space="preserve">Observation </w:t>
      </w:r>
      <w:r>
        <w:rPr>
          <w:b/>
          <w:bCs/>
          <w:sz w:val="22"/>
          <w:szCs w:val="22"/>
        </w:rPr>
        <w:t>9</w:t>
      </w:r>
      <w:r w:rsidRPr="00814F14">
        <w:rPr>
          <w:b/>
          <w:bCs/>
          <w:sz w:val="22"/>
          <w:szCs w:val="22"/>
        </w:rPr>
        <w:t>: For FR1</w:t>
      </w:r>
      <w:r>
        <w:rPr>
          <w:b/>
          <w:bCs/>
          <w:sz w:val="22"/>
          <w:szCs w:val="22"/>
        </w:rPr>
        <w:t xml:space="preserve">, SCS = 15 kHz and 30 kHz, and </w:t>
      </w:r>
      <w:proofErr w:type="spellStart"/>
      <w:r w:rsidRPr="00481EBA">
        <w:rPr>
          <w:b/>
          <w:bCs/>
          <w:sz w:val="22"/>
          <w:szCs w:val="22"/>
        </w:rPr>
        <w:t>num</w:t>
      </w:r>
      <w:proofErr w:type="spellEnd"/>
      <w:r w:rsidRPr="00481EBA">
        <w:rPr>
          <w:b/>
          <w:bCs/>
          <w:sz w:val="22"/>
          <w:szCs w:val="22"/>
        </w:rPr>
        <w:t xml:space="preserve"> RB ≥ 24,</w:t>
      </w:r>
      <w:r w:rsidRPr="00814F14">
        <w:rPr>
          <w:b/>
          <w:bCs/>
          <w:sz w:val="22"/>
          <w:szCs w:val="22"/>
        </w:rPr>
        <w:t xml:space="preserve"> Rel-16 </w:t>
      </w:r>
      <w:r>
        <w:rPr>
          <w:b/>
          <w:bCs/>
          <w:sz w:val="22"/>
          <w:szCs w:val="22"/>
        </w:rPr>
        <w:t>RSTD</w:t>
      </w:r>
      <w:r w:rsidRPr="00814F14">
        <w:rPr>
          <w:b/>
          <w:bCs/>
          <w:sz w:val="22"/>
          <w:szCs w:val="22"/>
        </w:rPr>
        <w:t xml:space="preserve"> accuracy requirements in </w:t>
      </w:r>
      <w:r>
        <w:rPr>
          <w:b/>
          <w:bCs/>
          <w:sz w:val="22"/>
          <w:szCs w:val="22"/>
        </w:rPr>
        <w:t>TDL-A</w:t>
      </w:r>
      <w:r w:rsidRPr="00814F14">
        <w:rPr>
          <w:b/>
          <w:bCs/>
          <w:sz w:val="22"/>
          <w:szCs w:val="22"/>
        </w:rPr>
        <w:t xml:space="preserve"> at </w:t>
      </w:r>
      <w:proofErr w:type="spellStart"/>
      <w:r w:rsidRPr="00814F14">
        <w:rPr>
          <w:b/>
          <w:bCs/>
          <w:sz w:val="22"/>
          <w:szCs w:val="22"/>
        </w:rPr>
        <w:t>SINR</w:t>
      </w:r>
      <w:r w:rsidRPr="00506EC5">
        <w:rPr>
          <w:b/>
          <w:bCs/>
          <w:sz w:val="22"/>
          <w:szCs w:val="22"/>
          <w:vertAlign w:val="subscript"/>
        </w:rPr>
        <w:t>ref</w:t>
      </w:r>
      <w:proofErr w:type="spellEnd"/>
      <w:r>
        <w:rPr>
          <w:b/>
          <w:bCs/>
          <w:sz w:val="22"/>
          <w:szCs w:val="22"/>
        </w:rPr>
        <w:t>/</w:t>
      </w:r>
      <w:r w:rsidRPr="00814F14">
        <w:rPr>
          <w:b/>
          <w:bCs/>
          <w:sz w:val="22"/>
          <w:szCs w:val="22"/>
        </w:rPr>
        <w:t xml:space="preserve">SINR = </w:t>
      </w:r>
      <w:r>
        <w:rPr>
          <w:b/>
          <w:bCs/>
          <w:sz w:val="22"/>
          <w:szCs w:val="22"/>
        </w:rPr>
        <w:t>-6/</w:t>
      </w:r>
      <w:r w:rsidRPr="00814F14">
        <w:rPr>
          <w:b/>
          <w:bCs/>
          <w:sz w:val="22"/>
          <w:szCs w:val="22"/>
        </w:rPr>
        <w:t xml:space="preserve">-13 dB can be met </w:t>
      </w:r>
      <w:r w:rsidRPr="00481EBA">
        <w:rPr>
          <w:b/>
          <w:bCs/>
          <w:sz w:val="22"/>
          <w:szCs w:val="22"/>
        </w:rPr>
        <w:t xml:space="preserve">at </w:t>
      </w:r>
      <w:proofErr w:type="spellStart"/>
      <w:r w:rsidRPr="00481EBA">
        <w:rPr>
          <w:b/>
          <w:bCs/>
          <w:sz w:val="22"/>
          <w:szCs w:val="22"/>
        </w:rPr>
        <w:t>SINR</w:t>
      </w:r>
      <w:r w:rsidRPr="00481EBA">
        <w:rPr>
          <w:b/>
          <w:bCs/>
          <w:sz w:val="22"/>
          <w:szCs w:val="22"/>
          <w:vertAlign w:val="subscript"/>
        </w:rPr>
        <w:t>ref</w:t>
      </w:r>
      <w:proofErr w:type="spellEnd"/>
      <w:r w:rsidRPr="00481EBA">
        <w:rPr>
          <w:b/>
          <w:bCs/>
          <w:sz w:val="22"/>
          <w:szCs w:val="22"/>
        </w:rPr>
        <w:t>/SINR = -3/-6 dB</w:t>
      </w:r>
      <w:r w:rsidRPr="00814F14">
        <w:rPr>
          <w:b/>
          <w:bCs/>
          <w:sz w:val="22"/>
          <w:szCs w:val="22"/>
        </w:rPr>
        <w:t xml:space="preserve"> with number of samples M1 = 1, 2.</w:t>
      </w:r>
    </w:p>
    <w:p w14:paraId="29224CD3" w14:textId="77777777" w:rsidR="00AE69E9" w:rsidRDefault="00AE69E9" w:rsidP="00AE69E9">
      <w:pPr>
        <w:spacing w:after="0"/>
      </w:pPr>
      <w:r w:rsidRPr="00FE0FFF">
        <w:rPr>
          <w:b/>
          <w:bCs/>
          <w:sz w:val="22"/>
          <w:szCs w:val="22"/>
        </w:rPr>
        <w:t xml:space="preserve">Observation </w:t>
      </w:r>
      <w:r>
        <w:rPr>
          <w:b/>
          <w:bCs/>
          <w:sz w:val="22"/>
          <w:szCs w:val="22"/>
        </w:rPr>
        <w:t>10</w:t>
      </w:r>
      <w:r w:rsidRPr="00FE0FFF">
        <w:rPr>
          <w:b/>
          <w:bCs/>
          <w:sz w:val="22"/>
          <w:szCs w:val="22"/>
        </w:rPr>
        <w:t>:</w:t>
      </w:r>
      <w:r w:rsidRPr="00FE0FFF">
        <w:rPr>
          <w:sz w:val="22"/>
          <w:szCs w:val="22"/>
        </w:rPr>
        <w:t xml:space="preserve"> </w:t>
      </w:r>
      <w:r w:rsidRPr="00814F14">
        <w:rPr>
          <w:b/>
          <w:bCs/>
          <w:sz w:val="22"/>
          <w:szCs w:val="22"/>
        </w:rPr>
        <w:t>For FR</w:t>
      </w:r>
      <w:r>
        <w:rPr>
          <w:b/>
          <w:bCs/>
          <w:sz w:val="22"/>
          <w:szCs w:val="22"/>
        </w:rPr>
        <w:t>2 and</w:t>
      </w:r>
      <w:r w:rsidRPr="00814F14">
        <w:rPr>
          <w:b/>
          <w:bCs/>
          <w:sz w:val="22"/>
          <w:szCs w:val="22"/>
        </w:rPr>
        <w:t xml:space="preserve"> SCS = 1</w:t>
      </w:r>
      <w:r>
        <w:rPr>
          <w:b/>
          <w:bCs/>
          <w:sz w:val="22"/>
          <w:szCs w:val="22"/>
        </w:rPr>
        <w:t>20 kHz</w:t>
      </w:r>
      <w:r w:rsidRPr="00814F14">
        <w:rPr>
          <w:b/>
          <w:bCs/>
          <w:sz w:val="22"/>
          <w:szCs w:val="22"/>
        </w:rPr>
        <w:t xml:space="preserve">, Rel-16 </w:t>
      </w:r>
      <w:r>
        <w:rPr>
          <w:b/>
          <w:bCs/>
          <w:sz w:val="22"/>
          <w:szCs w:val="22"/>
        </w:rPr>
        <w:t>RSTD</w:t>
      </w:r>
      <w:r w:rsidRPr="00814F14">
        <w:rPr>
          <w:b/>
          <w:bCs/>
          <w:sz w:val="22"/>
          <w:szCs w:val="22"/>
        </w:rPr>
        <w:t xml:space="preserve"> accuracy requirements in AWGN at </w:t>
      </w:r>
      <w:proofErr w:type="spellStart"/>
      <w:r w:rsidRPr="00814F14">
        <w:rPr>
          <w:b/>
          <w:bCs/>
          <w:sz w:val="22"/>
          <w:szCs w:val="22"/>
        </w:rPr>
        <w:t>SINR</w:t>
      </w:r>
      <w:r w:rsidRPr="00506EC5">
        <w:rPr>
          <w:b/>
          <w:bCs/>
          <w:sz w:val="22"/>
          <w:szCs w:val="22"/>
          <w:vertAlign w:val="subscript"/>
        </w:rPr>
        <w:t>ref</w:t>
      </w:r>
      <w:proofErr w:type="spellEnd"/>
      <w:r>
        <w:rPr>
          <w:b/>
          <w:bCs/>
          <w:sz w:val="22"/>
          <w:szCs w:val="22"/>
        </w:rPr>
        <w:t>/</w:t>
      </w:r>
      <w:r w:rsidRPr="00814F14">
        <w:rPr>
          <w:b/>
          <w:bCs/>
          <w:sz w:val="22"/>
          <w:szCs w:val="22"/>
        </w:rPr>
        <w:t xml:space="preserve">SINR = </w:t>
      </w:r>
      <w:r>
        <w:rPr>
          <w:b/>
          <w:bCs/>
          <w:sz w:val="22"/>
          <w:szCs w:val="22"/>
        </w:rPr>
        <w:t>-6/</w:t>
      </w:r>
      <w:r w:rsidRPr="00814F14">
        <w:rPr>
          <w:b/>
          <w:bCs/>
          <w:sz w:val="22"/>
          <w:szCs w:val="22"/>
        </w:rPr>
        <w:t xml:space="preserve">-13 dB can be met at </w:t>
      </w:r>
      <w:proofErr w:type="spellStart"/>
      <w:r w:rsidRPr="00814F14">
        <w:rPr>
          <w:b/>
          <w:bCs/>
          <w:sz w:val="22"/>
          <w:szCs w:val="22"/>
        </w:rPr>
        <w:t>SINR</w:t>
      </w:r>
      <w:r w:rsidRPr="00506EC5">
        <w:rPr>
          <w:b/>
          <w:bCs/>
          <w:sz w:val="22"/>
          <w:szCs w:val="22"/>
          <w:vertAlign w:val="subscript"/>
        </w:rPr>
        <w:t>ref</w:t>
      </w:r>
      <w:proofErr w:type="spellEnd"/>
      <w:r>
        <w:rPr>
          <w:b/>
          <w:bCs/>
          <w:sz w:val="22"/>
          <w:szCs w:val="22"/>
        </w:rPr>
        <w:t>/</w:t>
      </w:r>
      <w:r w:rsidRPr="00814F14">
        <w:rPr>
          <w:b/>
          <w:bCs/>
          <w:sz w:val="22"/>
          <w:szCs w:val="22"/>
        </w:rPr>
        <w:t xml:space="preserve">SINR </w:t>
      </w:r>
      <w:r>
        <w:rPr>
          <w:b/>
          <w:bCs/>
          <w:sz w:val="22"/>
          <w:szCs w:val="22"/>
        </w:rPr>
        <w:t>=</w:t>
      </w:r>
      <w:r w:rsidRPr="00814F14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-3/</w:t>
      </w:r>
      <w:r w:rsidRPr="00814F14">
        <w:rPr>
          <w:b/>
          <w:bCs/>
          <w:sz w:val="22"/>
          <w:szCs w:val="22"/>
        </w:rPr>
        <w:t>-6 dB with number of samples M1 = 1, 2.</w:t>
      </w:r>
    </w:p>
    <w:p w14:paraId="167B6CF3" w14:textId="77777777" w:rsidR="00AE69E9" w:rsidRDefault="00AE69E9" w:rsidP="008C2701">
      <w:pPr>
        <w:spacing w:after="0"/>
      </w:pPr>
    </w:p>
    <w:p w14:paraId="55DD5AAE" w14:textId="6580CE74" w:rsidR="00B26644" w:rsidRPr="001A7EB6" w:rsidRDefault="00AE69E9" w:rsidP="001A7EB6">
      <w:pPr>
        <w:spacing w:after="0"/>
      </w:pPr>
      <w:r w:rsidRPr="00FE0FFF">
        <w:rPr>
          <w:b/>
          <w:bCs/>
          <w:sz w:val="22"/>
          <w:szCs w:val="22"/>
        </w:rPr>
        <w:t xml:space="preserve">Observation </w:t>
      </w:r>
      <w:r>
        <w:rPr>
          <w:b/>
          <w:bCs/>
          <w:sz w:val="22"/>
          <w:szCs w:val="22"/>
        </w:rPr>
        <w:t>11</w:t>
      </w:r>
      <w:r w:rsidRPr="00FE0FFF">
        <w:rPr>
          <w:b/>
          <w:bCs/>
          <w:sz w:val="22"/>
          <w:szCs w:val="22"/>
        </w:rPr>
        <w:t>:</w:t>
      </w:r>
      <w:r>
        <w:t xml:space="preserve"> </w:t>
      </w:r>
      <w:r w:rsidRPr="00814F14">
        <w:rPr>
          <w:b/>
          <w:bCs/>
          <w:sz w:val="22"/>
          <w:szCs w:val="22"/>
        </w:rPr>
        <w:t>For FR</w:t>
      </w:r>
      <w:r>
        <w:rPr>
          <w:b/>
          <w:bCs/>
          <w:sz w:val="22"/>
          <w:szCs w:val="22"/>
        </w:rPr>
        <w:t xml:space="preserve">2, </w:t>
      </w:r>
      <w:r w:rsidRPr="00814F14">
        <w:rPr>
          <w:b/>
          <w:bCs/>
          <w:sz w:val="22"/>
          <w:szCs w:val="22"/>
        </w:rPr>
        <w:t>SCS = 1</w:t>
      </w:r>
      <w:r>
        <w:rPr>
          <w:b/>
          <w:bCs/>
          <w:sz w:val="22"/>
          <w:szCs w:val="22"/>
        </w:rPr>
        <w:t xml:space="preserve">20 kHz and </w:t>
      </w:r>
      <w:proofErr w:type="spellStart"/>
      <w:r w:rsidRPr="00C117B8">
        <w:rPr>
          <w:b/>
          <w:bCs/>
          <w:sz w:val="22"/>
          <w:szCs w:val="22"/>
        </w:rPr>
        <w:t>num</w:t>
      </w:r>
      <w:proofErr w:type="spellEnd"/>
      <w:r w:rsidRPr="00C117B8">
        <w:rPr>
          <w:b/>
          <w:bCs/>
          <w:sz w:val="22"/>
          <w:szCs w:val="22"/>
        </w:rPr>
        <w:t xml:space="preserve"> RB ≥ 64</w:t>
      </w:r>
      <w:r w:rsidRPr="00814F14">
        <w:rPr>
          <w:b/>
          <w:bCs/>
          <w:sz w:val="22"/>
          <w:szCs w:val="22"/>
        </w:rPr>
        <w:t xml:space="preserve">, Rel-16 UE </w:t>
      </w:r>
      <w:r>
        <w:rPr>
          <w:b/>
          <w:bCs/>
          <w:sz w:val="22"/>
          <w:szCs w:val="22"/>
        </w:rPr>
        <w:t>RSTD</w:t>
      </w:r>
      <w:r w:rsidRPr="00814F14">
        <w:rPr>
          <w:b/>
          <w:bCs/>
          <w:sz w:val="22"/>
          <w:szCs w:val="22"/>
        </w:rPr>
        <w:t xml:space="preserve"> requirements in </w:t>
      </w:r>
      <w:r>
        <w:rPr>
          <w:b/>
          <w:bCs/>
          <w:sz w:val="22"/>
          <w:szCs w:val="22"/>
        </w:rPr>
        <w:t>TDL-C</w:t>
      </w:r>
      <w:r w:rsidRPr="00814F14">
        <w:rPr>
          <w:b/>
          <w:bCs/>
          <w:sz w:val="22"/>
          <w:szCs w:val="22"/>
        </w:rPr>
        <w:t xml:space="preserve"> at </w:t>
      </w:r>
      <w:proofErr w:type="spellStart"/>
      <w:r w:rsidRPr="00814F14">
        <w:rPr>
          <w:b/>
          <w:bCs/>
          <w:sz w:val="22"/>
          <w:szCs w:val="22"/>
        </w:rPr>
        <w:t>SINR</w:t>
      </w:r>
      <w:r w:rsidRPr="00506EC5">
        <w:rPr>
          <w:b/>
          <w:bCs/>
          <w:sz w:val="22"/>
          <w:szCs w:val="22"/>
          <w:vertAlign w:val="subscript"/>
        </w:rPr>
        <w:t>ref</w:t>
      </w:r>
      <w:proofErr w:type="spellEnd"/>
      <w:r>
        <w:rPr>
          <w:b/>
          <w:bCs/>
          <w:sz w:val="22"/>
          <w:szCs w:val="22"/>
        </w:rPr>
        <w:t>/</w:t>
      </w:r>
      <w:r w:rsidRPr="00814F14">
        <w:rPr>
          <w:b/>
          <w:bCs/>
          <w:sz w:val="22"/>
          <w:szCs w:val="22"/>
        </w:rPr>
        <w:t xml:space="preserve">SINR = </w:t>
      </w:r>
      <w:r>
        <w:rPr>
          <w:b/>
          <w:bCs/>
          <w:sz w:val="22"/>
          <w:szCs w:val="22"/>
        </w:rPr>
        <w:t>-6/</w:t>
      </w:r>
      <w:r w:rsidRPr="00814F14">
        <w:rPr>
          <w:b/>
          <w:bCs/>
          <w:sz w:val="22"/>
          <w:szCs w:val="22"/>
        </w:rPr>
        <w:t xml:space="preserve">-13 dB can be met at </w:t>
      </w:r>
      <w:proofErr w:type="spellStart"/>
      <w:r w:rsidRPr="00814F14">
        <w:rPr>
          <w:b/>
          <w:bCs/>
          <w:sz w:val="22"/>
          <w:szCs w:val="22"/>
        </w:rPr>
        <w:t>SINR</w:t>
      </w:r>
      <w:r w:rsidRPr="00506EC5">
        <w:rPr>
          <w:b/>
          <w:bCs/>
          <w:sz w:val="22"/>
          <w:szCs w:val="22"/>
          <w:vertAlign w:val="subscript"/>
        </w:rPr>
        <w:t>ref</w:t>
      </w:r>
      <w:proofErr w:type="spellEnd"/>
      <w:r>
        <w:rPr>
          <w:b/>
          <w:bCs/>
          <w:sz w:val="22"/>
          <w:szCs w:val="22"/>
        </w:rPr>
        <w:t>/</w:t>
      </w:r>
      <w:r w:rsidRPr="00814F14">
        <w:rPr>
          <w:b/>
          <w:bCs/>
          <w:sz w:val="22"/>
          <w:szCs w:val="22"/>
        </w:rPr>
        <w:t xml:space="preserve">SINR </w:t>
      </w:r>
      <w:r>
        <w:rPr>
          <w:b/>
          <w:bCs/>
          <w:sz w:val="22"/>
          <w:szCs w:val="22"/>
        </w:rPr>
        <w:t>=</w:t>
      </w:r>
      <w:r w:rsidRPr="00814F14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-3/</w:t>
      </w:r>
      <w:r w:rsidRPr="00814F14">
        <w:rPr>
          <w:b/>
          <w:bCs/>
          <w:sz w:val="22"/>
          <w:szCs w:val="22"/>
        </w:rPr>
        <w:t>-6 dB with number of samples M1 = 1, 2.</w:t>
      </w:r>
      <w:bookmarkStart w:id="0" w:name="_GoBack"/>
      <w:bookmarkEnd w:id="0"/>
    </w:p>
    <w:p w14:paraId="0C633F9D" w14:textId="70C833C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4FFB5C42" w14:textId="1663F022" w:rsidR="009618C9" w:rsidRDefault="009618C9" w:rsidP="00016457">
      <w:pPr>
        <w:rPr>
          <w:sz w:val="22"/>
          <w:szCs w:val="22"/>
          <w:lang w:val="en-US"/>
        </w:rPr>
      </w:pPr>
      <w:r w:rsidRPr="00532DF6">
        <w:rPr>
          <w:sz w:val="22"/>
          <w:szCs w:val="22"/>
          <w:lang w:val="en-US"/>
        </w:rPr>
        <w:t xml:space="preserve">[1] </w:t>
      </w:r>
      <w:r>
        <w:rPr>
          <w:sz w:val="22"/>
          <w:szCs w:val="22"/>
          <w:lang w:val="en-US"/>
        </w:rPr>
        <w:t xml:space="preserve">R4-2120419, </w:t>
      </w:r>
      <w:r w:rsidRPr="00532DF6">
        <w:rPr>
          <w:sz w:val="22"/>
          <w:szCs w:val="22"/>
          <w:u w:val="single"/>
          <w:lang w:val="en-US"/>
        </w:rPr>
        <w:t>W</w:t>
      </w:r>
      <w:r>
        <w:rPr>
          <w:sz w:val="22"/>
          <w:szCs w:val="22"/>
          <w:u w:val="single"/>
          <w:lang w:val="en-US"/>
        </w:rPr>
        <w:t>F</w:t>
      </w:r>
      <w:r w:rsidRPr="00532DF6">
        <w:rPr>
          <w:sz w:val="22"/>
          <w:szCs w:val="22"/>
          <w:u w:val="single"/>
          <w:lang w:val="en-US"/>
        </w:rPr>
        <w:t xml:space="preserve"> </w:t>
      </w:r>
      <w:r>
        <w:rPr>
          <w:sz w:val="22"/>
          <w:szCs w:val="22"/>
          <w:u w:val="single"/>
          <w:lang w:val="en-US"/>
        </w:rPr>
        <w:t>on NR Positioning Enhancements (Part 1)</w:t>
      </w:r>
      <w:r w:rsidRPr="000D37AC">
        <w:rPr>
          <w:sz w:val="22"/>
          <w:szCs w:val="22"/>
          <w:lang w:val="en-US"/>
        </w:rPr>
        <w:t xml:space="preserve">, </w:t>
      </w:r>
      <w:r>
        <w:rPr>
          <w:sz w:val="22"/>
          <w:szCs w:val="22"/>
          <w:lang w:val="en-US"/>
        </w:rPr>
        <w:t>RAN4#101-e</w:t>
      </w:r>
      <w:r w:rsidR="00567709">
        <w:rPr>
          <w:sz w:val="22"/>
          <w:szCs w:val="22"/>
          <w:lang w:val="en-US"/>
        </w:rPr>
        <w:t>.</w:t>
      </w:r>
    </w:p>
    <w:p w14:paraId="0708A272" w14:textId="130004E6" w:rsidR="007E33CE" w:rsidRDefault="00B5050E" w:rsidP="00016457">
      <w:pPr>
        <w:rPr>
          <w:sz w:val="22"/>
          <w:szCs w:val="22"/>
          <w:lang w:val="en-US"/>
        </w:rPr>
      </w:pPr>
      <w:r w:rsidRPr="00532DF6">
        <w:rPr>
          <w:sz w:val="22"/>
          <w:szCs w:val="22"/>
          <w:lang w:val="en-US"/>
        </w:rPr>
        <w:t>[</w:t>
      </w:r>
      <w:r w:rsidR="009618C9">
        <w:rPr>
          <w:sz w:val="22"/>
          <w:szCs w:val="22"/>
          <w:lang w:val="en-US"/>
        </w:rPr>
        <w:t>2</w:t>
      </w:r>
      <w:r w:rsidRPr="00532DF6">
        <w:rPr>
          <w:sz w:val="22"/>
          <w:szCs w:val="22"/>
          <w:lang w:val="en-US"/>
        </w:rPr>
        <w:t xml:space="preserve">] </w:t>
      </w:r>
      <w:r w:rsidR="002A6FAC">
        <w:rPr>
          <w:sz w:val="22"/>
          <w:szCs w:val="22"/>
          <w:lang w:val="en-US"/>
        </w:rPr>
        <w:t>R4-21</w:t>
      </w:r>
      <w:r w:rsidR="0010068F">
        <w:rPr>
          <w:sz w:val="22"/>
          <w:szCs w:val="22"/>
          <w:lang w:val="en-US"/>
        </w:rPr>
        <w:t>20</w:t>
      </w:r>
      <w:r w:rsidR="00001AB7">
        <w:rPr>
          <w:sz w:val="22"/>
          <w:szCs w:val="22"/>
          <w:lang w:val="en-US"/>
        </w:rPr>
        <w:t>330</w:t>
      </w:r>
      <w:r w:rsidR="002A6FAC">
        <w:rPr>
          <w:sz w:val="22"/>
          <w:szCs w:val="22"/>
          <w:lang w:val="en-US"/>
        </w:rPr>
        <w:t xml:space="preserve">, </w:t>
      </w:r>
      <w:r w:rsidR="00BA4C66" w:rsidRPr="00BA4C66">
        <w:rPr>
          <w:sz w:val="22"/>
          <w:szCs w:val="22"/>
          <w:u w:val="single"/>
          <w:lang w:val="en-US"/>
        </w:rPr>
        <w:t>Link level simulation assumptions for NR PRS measurements with reduced latency</w:t>
      </w:r>
      <w:r w:rsidR="000D37AC" w:rsidRPr="000D37AC">
        <w:rPr>
          <w:sz w:val="22"/>
          <w:szCs w:val="22"/>
          <w:lang w:val="en-US"/>
        </w:rPr>
        <w:t xml:space="preserve">, </w:t>
      </w:r>
      <w:r w:rsidR="000D37AC">
        <w:rPr>
          <w:sz w:val="22"/>
          <w:szCs w:val="22"/>
          <w:lang w:val="en-US"/>
        </w:rPr>
        <w:t>RAN4#10</w:t>
      </w:r>
      <w:r w:rsidR="005B072A">
        <w:rPr>
          <w:sz w:val="22"/>
          <w:szCs w:val="22"/>
          <w:lang w:val="en-US"/>
        </w:rPr>
        <w:t>1</w:t>
      </w:r>
      <w:r w:rsidR="000D37AC">
        <w:rPr>
          <w:sz w:val="22"/>
          <w:szCs w:val="22"/>
          <w:lang w:val="en-US"/>
        </w:rPr>
        <w:t>-e</w:t>
      </w:r>
      <w:r w:rsidR="00567709">
        <w:rPr>
          <w:sz w:val="22"/>
          <w:szCs w:val="22"/>
          <w:lang w:val="en-US"/>
        </w:rPr>
        <w:t>.</w:t>
      </w:r>
    </w:p>
    <w:p w14:paraId="6139D322" w14:textId="24600898" w:rsidR="00DC6A3F" w:rsidRPr="006073C0" w:rsidRDefault="00DC6A3F" w:rsidP="00016457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[3] R4-2202</w:t>
      </w:r>
      <w:r w:rsidR="002F4940">
        <w:rPr>
          <w:sz w:val="22"/>
          <w:szCs w:val="22"/>
          <w:lang w:val="en-US"/>
        </w:rPr>
        <w:t xml:space="preserve">776, </w:t>
      </w:r>
      <w:r w:rsidR="00567709" w:rsidRPr="00532DF6">
        <w:rPr>
          <w:sz w:val="22"/>
          <w:szCs w:val="22"/>
          <w:u w:val="single"/>
          <w:lang w:val="en-US"/>
        </w:rPr>
        <w:t>W</w:t>
      </w:r>
      <w:r w:rsidR="00567709">
        <w:rPr>
          <w:sz w:val="22"/>
          <w:szCs w:val="22"/>
          <w:u w:val="single"/>
          <w:lang w:val="en-US"/>
        </w:rPr>
        <w:t>F</w:t>
      </w:r>
      <w:r w:rsidR="00567709" w:rsidRPr="00532DF6">
        <w:rPr>
          <w:sz w:val="22"/>
          <w:szCs w:val="22"/>
          <w:u w:val="single"/>
          <w:lang w:val="en-US"/>
        </w:rPr>
        <w:t xml:space="preserve"> </w:t>
      </w:r>
      <w:r w:rsidR="00567709">
        <w:rPr>
          <w:sz w:val="22"/>
          <w:szCs w:val="22"/>
          <w:u w:val="single"/>
          <w:lang w:val="en-US"/>
        </w:rPr>
        <w:t>on NR Positioning Enhancements (Part 1)</w:t>
      </w:r>
      <w:r w:rsidR="00567709" w:rsidRPr="000D37AC">
        <w:rPr>
          <w:sz w:val="22"/>
          <w:szCs w:val="22"/>
          <w:lang w:val="en-US"/>
        </w:rPr>
        <w:t xml:space="preserve">, </w:t>
      </w:r>
      <w:r w:rsidR="00567709">
        <w:rPr>
          <w:sz w:val="22"/>
          <w:szCs w:val="22"/>
          <w:lang w:val="en-US"/>
        </w:rPr>
        <w:t>RAN4#101-bis-e.</w:t>
      </w:r>
    </w:p>
    <w:sectPr w:rsidR="00DC6A3F" w:rsidRPr="006073C0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6108F5" w14:textId="77777777" w:rsidR="00F57A1E" w:rsidRDefault="00F57A1E">
      <w:r>
        <w:separator/>
      </w:r>
    </w:p>
  </w:endnote>
  <w:endnote w:type="continuationSeparator" w:id="0">
    <w:p w14:paraId="004D0EAD" w14:textId="77777777" w:rsidR="00F57A1E" w:rsidRDefault="00F57A1E">
      <w:r>
        <w:continuationSeparator/>
      </w:r>
    </w:p>
  </w:endnote>
  <w:endnote w:type="continuationNotice" w:id="1">
    <w:p w14:paraId="44B1CB98" w14:textId="77777777" w:rsidR="00F57A1E" w:rsidRDefault="00F57A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156A7D" w14:textId="77777777" w:rsidR="00F57A1E" w:rsidRDefault="00F57A1E">
      <w:r>
        <w:separator/>
      </w:r>
    </w:p>
  </w:footnote>
  <w:footnote w:type="continuationSeparator" w:id="0">
    <w:p w14:paraId="6EEE6FE4" w14:textId="77777777" w:rsidR="00F57A1E" w:rsidRDefault="00F57A1E">
      <w:r>
        <w:continuationSeparator/>
      </w:r>
    </w:p>
  </w:footnote>
  <w:footnote w:type="continuationNotice" w:id="1">
    <w:p w14:paraId="6AEC2AFB" w14:textId="77777777" w:rsidR="00F57A1E" w:rsidRDefault="00F57A1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1EB41CB"/>
    <w:multiLevelType w:val="multilevel"/>
    <w:tmpl w:val="9374330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−"/>
      <w:lvlJc w:val="left"/>
      <w:pPr>
        <w:ind w:left="851" w:hanging="284"/>
      </w:pPr>
      <w:rPr>
        <w:rFonts w:ascii="Arial" w:hAnsi="Arial" w:cs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396270"/>
    <w:multiLevelType w:val="hybridMultilevel"/>
    <w:tmpl w:val="44386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A1449"/>
    <w:multiLevelType w:val="multilevel"/>
    <w:tmpl w:val="DE1C566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6443205"/>
    <w:multiLevelType w:val="hybridMultilevel"/>
    <w:tmpl w:val="3F12077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285C6D"/>
    <w:multiLevelType w:val="multilevel"/>
    <w:tmpl w:val="2EC57E7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EC57E7D"/>
    <w:multiLevelType w:val="multilevel"/>
    <w:tmpl w:val="2EC57E7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4EA3B0C"/>
    <w:multiLevelType w:val="multilevel"/>
    <w:tmpl w:val="2EC57E7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EFA3A68"/>
    <w:multiLevelType w:val="hybridMultilevel"/>
    <w:tmpl w:val="C324D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0A52AA"/>
    <w:multiLevelType w:val="multilevel"/>
    <w:tmpl w:val="F9F85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1940D3F"/>
    <w:multiLevelType w:val="multilevel"/>
    <w:tmpl w:val="DBE465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8" w15:restartNumberingAfterBreak="0">
    <w:nsid w:val="4AFC727E"/>
    <w:multiLevelType w:val="hybridMultilevel"/>
    <w:tmpl w:val="52DE8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C72242"/>
    <w:multiLevelType w:val="hybridMultilevel"/>
    <w:tmpl w:val="CCC2A64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5120012F"/>
    <w:multiLevelType w:val="hybridMultilevel"/>
    <w:tmpl w:val="47F85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EF516E"/>
    <w:multiLevelType w:val="hybridMultilevel"/>
    <w:tmpl w:val="6352D4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1B4960"/>
    <w:multiLevelType w:val="multilevel"/>
    <w:tmpl w:val="541B49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E91BDD"/>
    <w:multiLevelType w:val="hybridMultilevel"/>
    <w:tmpl w:val="57083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0C0EB5"/>
    <w:multiLevelType w:val="hybridMultilevel"/>
    <w:tmpl w:val="DADCCE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9623AF7"/>
    <w:multiLevelType w:val="hybridMultilevel"/>
    <w:tmpl w:val="AD9E16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1" w15:restartNumberingAfterBreak="0">
    <w:nsid w:val="70BD4A8C"/>
    <w:multiLevelType w:val="hybridMultilevel"/>
    <w:tmpl w:val="583C7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D376A5"/>
    <w:multiLevelType w:val="hybridMultilevel"/>
    <w:tmpl w:val="D152B0B6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D73CD2"/>
    <w:multiLevelType w:val="hybridMultilevel"/>
    <w:tmpl w:val="26003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9"/>
  </w:num>
  <w:num w:numId="3">
    <w:abstractNumId w:val="34"/>
  </w:num>
  <w:num w:numId="4">
    <w:abstractNumId w:val="9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30"/>
  </w:num>
  <w:num w:numId="8">
    <w:abstractNumId w:val="32"/>
  </w:num>
  <w:num w:numId="9">
    <w:abstractNumId w:val="15"/>
  </w:num>
  <w:num w:numId="10">
    <w:abstractNumId w:val="35"/>
  </w:num>
  <w:num w:numId="11">
    <w:abstractNumId w:val="27"/>
  </w:num>
  <w:num w:numId="12">
    <w:abstractNumId w:val="11"/>
  </w:num>
  <w:num w:numId="13">
    <w:abstractNumId w:val="16"/>
  </w:num>
  <w:num w:numId="14">
    <w:abstractNumId w:val="26"/>
  </w:num>
  <w:num w:numId="15">
    <w:abstractNumId w:val="25"/>
  </w:num>
  <w:num w:numId="16">
    <w:abstractNumId w:val="33"/>
  </w:num>
  <w:num w:numId="17">
    <w:abstractNumId w:val="8"/>
  </w:num>
  <w:num w:numId="18">
    <w:abstractNumId w:val="13"/>
  </w:num>
  <w:num w:numId="19">
    <w:abstractNumId w:val="28"/>
  </w:num>
  <w:num w:numId="20">
    <w:abstractNumId w:val="5"/>
  </w:num>
  <w:num w:numId="21">
    <w:abstractNumId w:val="6"/>
  </w:num>
  <w:num w:numId="22">
    <w:abstractNumId w:val="3"/>
  </w:num>
  <w:num w:numId="23">
    <w:abstractNumId w:val="2"/>
  </w:num>
  <w:num w:numId="24">
    <w:abstractNumId w:val="4"/>
  </w:num>
  <w:num w:numId="25">
    <w:abstractNumId w:val="7"/>
  </w:num>
  <w:num w:numId="26">
    <w:abstractNumId w:val="14"/>
  </w:num>
  <w:num w:numId="27">
    <w:abstractNumId w:val="24"/>
  </w:num>
  <w:num w:numId="28">
    <w:abstractNumId w:val="21"/>
  </w:num>
  <w:num w:numId="29">
    <w:abstractNumId w:val="20"/>
  </w:num>
  <w:num w:numId="30">
    <w:abstractNumId w:val="31"/>
  </w:num>
  <w:num w:numId="31">
    <w:abstractNumId w:val="22"/>
  </w:num>
  <w:num w:numId="32">
    <w:abstractNumId w:val="10"/>
  </w:num>
  <w:num w:numId="33">
    <w:abstractNumId w:val="12"/>
  </w:num>
  <w:num w:numId="34">
    <w:abstractNumId w:val="18"/>
  </w:num>
  <w:num w:numId="35">
    <w:abstractNumId w:val="23"/>
  </w:num>
  <w:num w:numId="36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910"/>
    <w:rsid w:val="000009EE"/>
    <w:rsid w:val="00000A54"/>
    <w:rsid w:val="00000D98"/>
    <w:rsid w:val="00001021"/>
    <w:rsid w:val="0000152A"/>
    <w:rsid w:val="000015E2"/>
    <w:rsid w:val="0000169D"/>
    <w:rsid w:val="000018A0"/>
    <w:rsid w:val="000019A2"/>
    <w:rsid w:val="00001A41"/>
    <w:rsid w:val="00001AB7"/>
    <w:rsid w:val="00001C5D"/>
    <w:rsid w:val="00001D61"/>
    <w:rsid w:val="00001E8F"/>
    <w:rsid w:val="00001FFD"/>
    <w:rsid w:val="000026F2"/>
    <w:rsid w:val="00002725"/>
    <w:rsid w:val="0000283F"/>
    <w:rsid w:val="00002CD1"/>
    <w:rsid w:val="00002D31"/>
    <w:rsid w:val="00002E74"/>
    <w:rsid w:val="0000301D"/>
    <w:rsid w:val="000032C1"/>
    <w:rsid w:val="0000341B"/>
    <w:rsid w:val="0000341E"/>
    <w:rsid w:val="00003531"/>
    <w:rsid w:val="000036E7"/>
    <w:rsid w:val="00003883"/>
    <w:rsid w:val="000039B1"/>
    <w:rsid w:val="00003ED3"/>
    <w:rsid w:val="00004006"/>
    <w:rsid w:val="0000423C"/>
    <w:rsid w:val="0000443A"/>
    <w:rsid w:val="000045C2"/>
    <w:rsid w:val="000045F3"/>
    <w:rsid w:val="0000481B"/>
    <w:rsid w:val="00004921"/>
    <w:rsid w:val="00004E62"/>
    <w:rsid w:val="00005252"/>
    <w:rsid w:val="00005555"/>
    <w:rsid w:val="000058D4"/>
    <w:rsid w:val="00005BDE"/>
    <w:rsid w:val="00006110"/>
    <w:rsid w:val="00006198"/>
    <w:rsid w:val="0000667F"/>
    <w:rsid w:val="0000682A"/>
    <w:rsid w:val="00006C4A"/>
    <w:rsid w:val="00006C8A"/>
    <w:rsid w:val="00006F33"/>
    <w:rsid w:val="000070D3"/>
    <w:rsid w:val="000076CC"/>
    <w:rsid w:val="00007766"/>
    <w:rsid w:val="00007D9E"/>
    <w:rsid w:val="00010283"/>
    <w:rsid w:val="00010342"/>
    <w:rsid w:val="0001034A"/>
    <w:rsid w:val="00010367"/>
    <w:rsid w:val="0001092B"/>
    <w:rsid w:val="00010E31"/>
    <w:rsid w:val="00010EE0"/>
    <w:rsid w:val="00010EF5"/>
    <w:rsid w:val="00010FAD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2BB"/>
    <w:rsid w:val="00015595"/>
    <w:rsid w:val="00015794"/>
    <w:rsid w:val="00015CF2"/>
    <w:rsid w:val="000161E5"/>
    <w:rsid w:val="00016457"/>
    <w:rsid w:val="000167F5"/>
    <w:rsid w:val="00016A10"/>
    <w:rsid w:val="00016A3A"/>
    <w:rsid w:val="00016AA1"/>
    <w:rsid w:val="00016F63"/>
    <w:rsid w:val="00016FCA"/>
    <w:rsid w:val="00016FE6"/>
    <w:rsid w:val="0001708D"/>
    <w:rsid w:val="0001720E"/>
    <w:rsid w:val="00017422"/>
    <w:rsid w:val="00017A58"/>
    <w:rsid w:val="000200BC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76"/>
    <w:rsid w:val="00023801"/>
    <w:rsid w:val="00023990"/>
    <w:rsid w:val="000239F5"/>
    <w:rsid w:val="00023A11"/>
    <w:rsid w:val="00023AE6"/>
    <w:rsid w:val="00023C59"/>
    <w:rsid w:val="0002411A"/>
    <w:rsid w:val="00024216"/>
    <w:rsid w:val="000246F5"/>
    <w:rsid w:val="000248EA"/>
    <w:rsid w:val="00024BF2"/>
    <w:rsid w:val="00024C52"/>
    <w:rsid w:val="00024EE3"/>
    <w:rsid w:val="00025406"/>
    <w:rsid w:val="00025414"/>
    <w:rsid w:val="00025B3E"/>
    <w:rsid w:val="00025CE0"/>
    <w:rsid w:val="00025F0C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7229"/>
    <w:rsid w:val="0002755A"/>
    <w:rsid w:val="000276CB"/>
    <w:rsid w:val="0002777A"/>
    <w:rsid w:val="00027917"/>
    <w:rsid w:val="00027972"/>
    <w:rsid w:val="00027A52"/>
    <w:rsid w:val="00027AB5"/>
    <w:rsid w:val="00027C32"/>
    <w:rsid w:val="00027FFE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201"/>
    <w:rsid w:val="00032689"/>
    <w:rsid w:val="00032846"/>
    <w:rsid w:val="00032A06"/>
    <w:rsid w:val="00032C9A"/>
    <w:rsid w:val="00033285"/>
    <w:rsid w:val="0003352E"/>
    <w:rsid w:val="0003375A"/>
    <w:rsid w:val="000338A8"/>
    <w:rsid w:val="0003397A"/>
    <w:rsid w:val="00033B9A"/>
    <w:rsid w:val="000340F8"/>
    <w:rsid w:val="00034125"/>
    <w:rsid w:val="00034253"/>
    <w:rsid w:val="000344EA"/>
    <w:rsid w:val="000345BD"/>
    <w:rsid w:val="000345EF"/>
    <w:rsid w:val="0003485D"/>
    <w:rsid w:val="00034928"/>
    <w:rsid w:val="0003494A"/>
    <w:rsid w:val="0003497A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6A"/>
    <w:rsid w:val="0003668C"/>
    <w:rsid w:val="000367D7"/>
    <w:rsid w:val="00036F82"/>
    <w:rsid w:val="00036FB3"/>
    <w:rsid w:val="00037532"/>
    <w:rsid w:val="000375C1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47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452"/>
    <w:rsid w:val="000426FE"/>
    <w:rsid w:val="000428D8"/>
    <w:rsid w:val="00042A23"/>
    <w:rsid w:val="00043021"/>
    <w:rsid w:val="0004371F"/>
    <w:rsid w:val="00043AC2"/>
    <w:rsid w:val="00043BDF"/>
    <w:rsid w:val="00043CF4"/>
    <w:rsid w:val="00043D07"/>
    <w:rsid w:val="00043D2E"/>
    <w:rsid w:val="00043FCE"/>
    <w:rsid w:val="00044053"/>
    <w:rsid w:val="0004410C"/>
    <w:rsid w:val="0004411A"/>
    <w:rsid w:val="000446A4"/>
    <w:rsid w:val="00044F34"/>
    <w:rsid w:val="0004511D"/>
    <w:rsid w:val="00045318"/>
    <w:rsid w:val="000453A6"/>
    <w:rsid w:val="00045F66"/>
    <w:rsid w:val="00046028"/>
    <w:rsid w:val="00046088"/>
    <w:rsid w:val="000466A9"/>
    <w:rsid w:val="0004672E"/>
    <w:rsid w:val="000468F6"/>
    <w:rsid w:val="0004691D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50038"/>
    <w:rsid w:val="000502C4"/>
    <w:rsid w:val="00050835"/>
    <w:rsid w:val="00050E50"/>
    <w:rsid w:val="00050ED3"/>
    <w:rsid w:val="00051539"/>
    <w:rsid w:val="000515C1"/>
    <w:rsid w:val="0005179F"/>
    <w:rsid w:val="00051970"/>
    <w:rsid w:val="00051A26"/>
    <w:rsid w:val="00051E8B"/>
    <w:rsid w:val="00052226"/>
    <w:rsid w:val="00052246"/>
    <w:rsid w:val="00052588"/>
    <w:rsid w:val="0005269A"/>
    <w:rsid w:val="00052731"/>
    <w:rsid w:val="000527F7"/>
    <w:rsid w:val="00052C1C"/>
    <w:rsid w:val="00053010"/>
    <w:rsid w:val="00053667"/>
    <w:rsid w:val="000536F3"/>
    <w:rsid w:val="00053E79"/>
    <w:rsid w:val="00053FB9"/>
    <w:rsid w:val="0005401A"/>
    <w:rsid w:val="00054465"/>
    <w:rsid w:val="00054544"/>
    <w:rsid w:val="000549BA"/>
    <w:rsid w:val="00054A77"/>
    <w:rsid w:val="00054B66"/>
    <w:rsid w:val="00054C7B"/>
    <w:rsid w:val="00054CB1"/>
    <w:rsid w:val="00054D29"/>
    <w:rsid w:val="00054D77"/>
    <w:rsid w:val="00054DDE"/>
    <w:rsid w:val="0005504D"/>
    <w:rsid w:val="000550EF"/>
    <w:rsid w:val="000555E5"/>
    <w:rsid w:val="000556D8"/>
    <w:rsid w:val="00055861"/>
    <w:rsid w:val="00055B21"/>
    <w:rsid w:val="00055B93"/>
    <w:rsid w:val="00056255"/>
    <w:rsid w:val="00056AF7"/>
    <w:rsid w:val="00056CA8"/>
    <w:rsid w:val="00057080"/>
    <w:rsid w:val="00057439"/>
    <w:rsid w:val="00057694"/>
    <w:rsid w:val="00057ABC"/>
    <w:rsid w:val="00057B4D"/>
    <w:rsid w:val="00057E16"/>
    <w:rsid w:val="00057EEA"/>
    <w:rsid w:val="000601B0"/>
    <w:rsid w:val="000603F0"/>
    <w:rsid w:val="00060AA9"/>
    <w:rsid w:val="00060B03"/>
    <w:rsid w:val="00060B41"/>
    <w:rsid w:val="00060BA5"/>
    <w:rsid w:val="00060BAB"/>
    <w:rsid w:val="00060D7F"/>
    <w:rsid w:val="00060F05"/>
    <w:rsid w:val="000610DF"/>
    <w:rsid w:val="00061442"/>
    <w:rsid w:val="00061573"/>
    <w:rsid w:val="00061956"/>
    <w:rsid w:val="0006199B"/>
    <w:rsid w:val="00061A4D"/>
    <w:rsid w:val="00062128"/>
    <w:rsid w:val="000621BA"/>
    <w:rsid w:val="000622CC"/>
    <w:rsid w:val="000623C9"/>
    <w:rsid w:val="000625FA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3F"/>
    <w:rsid w:val="000648B8"/>
    <w:rsid w:val="000648C2"/>
    <w:rsid w:val="000649A0"/>
    <w:rsid w:val="00064C2D"/>
    <w:rsid w:val="00064EAB"/>
    <w:rsid w:val="00064EBF"/>
    <w:rsid w:val="000651C4"/>
    <w:rsid w:val="000651F5"/>
    <w:rsid w:val="0006521B"/>
    <w:rsid w:val="000652F0"/>
    <w:rsid w:val="00065307"/>
    <w:rsid w:val="0006597F"/>
    <w:rsid w:val="00065D38"/>
    <w:rsid w:val="00065EF3"/>
    <w:rsid w:val="00065FA9"/>
    <w:rsid w:val="00065FD4"/>
    <w:rsid w:val="00066057"/>
    <w:rsid w:val="0006636B"/>
    <w:rsid w:val="0006654B"/>
    <w:rsid w:val="000668FB"/>
    <w:rsid w:val="00066B24"/>
    <w:rsid w:val="00066DC4"/>
    <w:rsid w:val="00066EC5"/>
    <w:rsid w:val="00066EFF"/>
    <w:rsid w:val="00067530"/>
    <w:rsid w:val="00067DB0"/>
    <w:rsid w:val="00067FC2"/>
    <w:rsid w:val="00070054"/>
    <w:rsid w:val="0007022B"/>
    <w:rsid w:val="00070561"/>
    <w:rsid w:val="00070597"/>
    <w:rsid w:val="0007078D"/>
    <w:rsid w:val="00070B9D"/>
    <w:rsid w:val="00070D86"/>
    <w:rsid w:val="00070E4A"/>
    <w:rsid w:val="00070ECC"/>
    <w:rsid w:val="00070F90"/>
    <w:rsid w:val="00070F9D"/>
    <w:rsid w:val="00071127"/>
    <w:rsid w:val="000713C1"/>
    <w:rsid w:val="000714EF"/>
    <w:rsid w:val="0007156C"/>
    <w:rsid w:val="00071B11"/>
    <w:rsid w:val="00071BAB"/>
    <w:rsid w:val="00071C3E"/>
    <w:rsid w:val="00071CD0"/>
    <w:rsid w:val="000720AA"/>
    <w:rsid w:val="00072661"/>
    <w:rsid w:val="00072859"/>
    <w:rsid w:val="0007293C"/>
    <w:rsid w:val="0007356D"/>
    <w:rsid w:val="0007357B"/>
    <w:rsid w:val="000737DA"/>
    <w:rsid w:val="00073DDE"/>
    <w:rsid w:val="00074192"/>
    <w:rsid w:val="00074466"/>
    <w:rsid w:val="0007446B"/>
    <w:rsid w:val="00074491"/>
    <w:rsid w:val="000748AB"/>
    <w:rsid w:val="00074E2E"/>
    <w:rsid w:val="00075279"/>
    <w:rsid w:val="0007555F"/>
    <w:rsid w:val="00075EFB"/>
    <w:rsid w:val="00075F81"/>
    <w:rsid w:val="00076012"/>
    <w:rsid w:val="000760DF"/>
    <w:rsid w:val="000761FB"/>
    <w:rsid w:val="000767B3"/>
    <w:rsid w:val="00076C3C"/>
    <w:rsid w:val="00076CFC"/>
    <w:rsid w:val="0007706A"/>
    <w:rsid w:val="000771A6"/>
    <w:rsid w:val="00077821"/>
    <w:rsid w:val="00077FE0"/>
    <w:rsid w:val="00080433"/>
    <w:rsid w:val="00080954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1E44"/>
    <w:rsid w:val="000820CA"/>
    <w:rsid w:val="000822B1"/>
    <w:rsid w:val="000823D2"/>
    <w:rsid w:val="000823EB"/>
    <w:rsid w:val="0008244D"/>
    <w:rsid w:val="000824EF"/>
    <w:rsid w:val="00082634"/>
    <w:rsid w:val="000826CB"/>
    <w:rsid w:val="0008272D"/>
    <w:rsid w:val="0008273F"/>
    <w:rsid w:val="0008274D"/>
    <w:rsid w:val="0008289E"/>
    <w:rsid w:val="000828E6"/>
    <w:rsid w:val="000828F4"/>
    <w:rsid w:val="00082ABB"/>
    <w:rsid w:val="00082F41"/>
    <w:rsid w:val="00083001"/>
    <w:rsid w:val="00083081"/>
    <w:rsid w:val="0008321B"/>
    <w:rsid w:val="0008336D"/>
    <w:rsid w:val="00083439"/>
    <w:rsid w:val="000834A4"/>
    <w:rsid w:val="000834C3"/>
    <w:rsid w:val="00083C49"/>
    <w:rsid w:val="00083D8C"/>
    <w:rsid w:val="00083F59"/>
    <w:rsid w:val="000841A8"/>
    <w:rsid w:val="00084301"/>
    <w:rsid w:val="000843CE"/>
    <w:rsid w:val="0008452A"/>
    <w:rsid w:val="000845E8"/>
    <w:rsid w:val="00084B2E"/>
    <w:rsid w:val="00084BE4"/>
    <w:rsid w:val="00084D55"/>
    <w:rsid w:val="00085051"/>
    <w:rsid w:val="0008544F"/>
    <w:rsid w:val="000854FE"/>
    <w:rsid w:val="000858CC"/>
    <w:rsid w:val="000859DA"/>
    <w:rsid w:val="00085AB1"/>
    <w:rsid w:val="00085C24"/>
    <w:rsid w:val="00085DB7"/>
    <w:rsid w:val="00085F0E"/>
    <w:rsid w:val="000860E3"/>
    <w:rsid w:val="000861C8"/>
    <w:rsid w:val="000864C4"/>
    <w:rsid w:val="0008674D"/>
    <w:rsid w:val="000867CF"/>
    <w:rsid w:val="0008682B"/>
    <w:rsid w:val="000868C5"/>
    <w:rsid w:val="00086A33"/>
    <w:rsid w:val="00086E54"/>
    <w:rsid w:val="00086E82"/>
    <w:rsid w:val="00086F1E"/>
    <w:rsid w:val="00086F36"/>
    <w:rsid w:val="00087288"/>
    <w:rsid w:val="000873B2"/>
    <w:rsid w:val="0008798A"/>
    <w:rsid w:val="00087B30"/>
    <w:rsid w:val="000904F1"/>
    <w:rsid w:val="00090928"/>
    <w:rsid w:val="00090BB8"/>
    <w:rsid w:val="00090C9C"/>
    <w:rsid w:val="000910D6"/>
    <w:rsid w:val="00091444"/>
    <w:rsid w:val="0009146F"/>
    <w:rsid w:val="00091B10"/>
    <w:rsid w:val="00091C00"/>
    <w:rsid w:val="00091CB8"/>
    <w:rsid w:val="0009209E"/>
    <w:rsid w:val="00092174"/>
    <w:rsid w:val="00092376"/>
    <w:rsid w:val="00092919"/>
    <w:rsid w:val="00092CBB"/>
    <w:rsid w:val="00092DCA"/>
    <w:rsid w:val="000935E6"/>
    <w:rsid w:val="000937D2"/>
    <w:rsid w:val="00093848"/>
    <w:rsid w:val="00093A17"/>
    <w:rsid w:val="000940C0"/>
    <w:rsid w:val="000940D2"/>
    <w:rsid w:val="000941FB"/>
    <w:rsid w:val="000942D1"/>
    <w:rsid w:val="000944E1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896"/>
    <w:rsid w:val="00096909"/>
    <w:rsid w:val="00096FBB"/>
    <w:rsid w:val="0009715C"/>
    <w:rsid w:val="000972E8"/>
    <w:rsid w:val="000975EF"/>
    <w:rsid w:val="0009775E"/>
    <w:rsid w:val="00097968"/>
    <w:rsid w:val="00097B50"/>
    <w:rsid w:val="00097CC4"/>
    <w:rsid w:val="00097D4A"/>
    <w:rsid w:val="000A023B"/>
    <w:rsid w:val="000A0643"/>
    <w:rsid w:val="000A0B23"/>
    <w:rsid w:val="000A0C79"/>
    <w:rsid w:val="000A0D80"/>
    <w:rsid w:val="000A1128"/>
    <w:rsid w:val="000A1226"/>
    <w:rsid w:val="000A1326"/>
    <w:rsid w:val="000A1337"/>
    <w:rsid w:val="000A1400"/>
    <w:rsid w:val="000A1560"/>
    <w:rsid w:val="000A16E8"/>
    <w:rsid w:val="000A1893"/>
    <w:rsid w:val="000A1E52"/>
    <w:rsid w:val="000A2153"/>
    <w:rsid w:val="000A231A"/>
    <w:rsid w:val="000A24EB"/>
    <w:rsid w:val="000A25DF"/>
    <w:rsid w:val="000A2710"/>
    <w:rsid w:val="000A2790"/>
    <w:rsid w:val="000A2859"/>
    <w:rsid w:val="000A2A53"/>
    <w:rsid w:val="000A2AC9"/>
    <w:rsid w:val="000A2D07"/>
    <w:rsid w:val="000A31EE"/>
    <w:rsid w:val="000A343E"/>
    <w:rsid w:val="000A379E"/>
    <w:rsid w:val="000A3A69"/>
    <w:rsid w:val="000A3CF5"/>
    <w:rsid w:val="000A3EC1"/>
    <w:rsid w:val="000A3F33"/>
    <w:rsid w:val="000A4011"/>
    <w:rsid w:val="000A401B"/>
    <w:rsid w:val="000A412F"/>
    <w:rsid w:val="000A433C"/>
    <w:rsid w:val="000A45F4"/>
    <w:rsid w:val="000A46C4"/>
    <w:rsid w:val="000A4B5D"/>
    <w:rsid w:val="000A52AF"/>
    <w:rsid w:val="000A561C"/>
    <w:rsid w:val="000A5772"/>
    <w:rsid w:val="000A5BEC"/>
    <w:rsid w:val="000A6602"/>
    <w:rsid w:val="000A6833"/>
    <w:rsid w:val="000A6C97"/>
    <w:rsid w:val="000A6CBC"/>
    <w:rsid w:val="000A7387"/>
    <w:rsid w:val="000A7636"/>
    <w:rsid w:val="000A786A"/>
    <w:rsid w:val="000A791E"/>
    <w:rsid w:val="000A7931"/>
    <w:rsid w:val="000A79E3"/>
    <w:rsid w:val="000A7DD1"/>
    <w:rsid w:val="000B0423"/>
    <w:rsid w:val="000B04A1"/>
    <w:rsid w:val="000B0794"/>
    <w:rsid w:val="000B0828"/>
    <w:rsid w:val="000B0B23"/>
    <w:rsid w:val="000B0BBF"/>
    <w:rsid w:val="000B0BC8"/>
    <w:rsid w:val="000B0C82"/>
    <w:rsid w:val="000B0DCB"/>
    <w:rsid w:val="000B0EF4"/>
    <w:rsid w:val="000B0FFF"/>
    <w:rsid w:val="000B10C9"/>
    <w:rsid w:val="000B11E6"/>
    <w:rsid w:val="000B1371"/>
    <w:rsid w:val="000B13AE"/>
    <w:rsid w:val="000B160C"/>
    <w:rsid w:val="000B165F"/>
    <w:rsid w:val="000B19F6"/>
    <w:rsid w:val="000B1CB6"/>
    <w:rsid w:val="000B1E9B"/>
    <w:rsid w:val="000B1F4E"/>
    <w:rsid w:val="000B23A4"/>
    <w:rsid w:val="000B24B0"/>
    <w:rsid w:val="000B27FE"/>
    <w:rsid w:val="000B2836"/>
    <w:rsid w:val="000B28A8"/>
    <w:rsid w:val="000B2A42"/>
    <w:rsid w:val="000B2B82"/>
    <w:rsid w:val="000B2EFB"/>
    <w:rsid w:val="000B34C7"/>
    <w:rsid w:val="000B3659"/>
    <w:rsid w:val="000B38C6"/>
    <w:rsid w:val="000B39AE"/>
    <w:rsid w:val="000B3A48"/>
    <w:rsid w:val="000B403D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14"/>
    <w:rsid w:val="000B6461"/>
    <w:rsid w:val="000B69E8"/>
    <w:rsid w:val="000B6C83"/>
    <w:rsid w:val="000B6D46"/>
    <w:rsid w:val="000B6EF5"/>
    <w:rsid w:val="000B70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B7F86"/>
    <w:rsid w:val="000C02FC"/>
    <w:rsid w:val="000C0469"/>
    <w:rsid w:val="000C04B5"/>
    <w:rsid w:val="000C0660"/>
    <w:rsid w:val="000C076E"/>
    <w:rsid w:val="000C084C"/>
    <w:rsid w:val="000C086D"/>
    <w:rsid w:val="000C0B1F"/>
    <w:rsid w:val="000C0C6D"/>
    <w:rsid w:val="000C113F"/>
    <w:rsid w:val="000C11BB"/>
    <w:rsid w:val="000C152D"/>
    <w:rsid w:val="000C1918"/>
    <w:rsid w:val="000C1BED"/>
    <w:rsid w:val="000C1C88"/>
    <w:rsid w:val="000C1EBE"/>
    <w:rsid w:val="000C22D7"/>
    <w:rsid w:val="000C24DA"/>
    <w:rsid w:val="000C2668"/>
    <w:rsid w:val="000C26FD"/>
    <w:rsid w:val="000C27A2"/>
    <w:rsid w:val="000C283E"/>
    <w:rsid w:val="000C2906"/>
    <w:rsid w:val="000C291C"/>
    <w:rsid w:val="000C2B6C"/>
    <w:rsid w:val="000C2E55"/>
    <w:rsid w:val="000C3179"/>
    <w:rsid w:val="000C3351"/>
    <w:rsid w:val="000C3AA3"/>
    <w:rsid w:val="000C3AE8"/>
    <w:rsid w:val="000C3CDF"/>
    <w:rsid w:val="000C3E2D"/>
    <w:rsid w:val="000C3E55"/>
    <w:rsid w:val="000C406C"/>
    <w:rsid w:val="000C4145"/>
    <w:rsid w:val="000C44DB"/>
    <w:rsid w:val="000C44E9"/>
    <w:rsid w:val="000C46DE"/>
    <w:rsid w:val="000C49D6"/>
    <w:rsid w:val="000C4A55"/>
    <w:rsid w:val="000C4C43"/>
    <w:rsid w:val="000C4C59"/>
    <w:rsid w:val="000C4E6B"/>
    <w:rsid w:val="000C5396"/>
    <w:rsid w:val="000C5441"/>
    <w:rsid w:val="000C56AD"/>
    <w:rsid w:val="000C59F8"/>
    <w:rsid w:val="000C5A16"/>
    <w:rsid w:val="000C5B35"/>
    <w:rsid w:val="000C5D57"/>
    <w:rsid w:val="000C5FB4"/>
    <w:rsid w:val="000C5FD2"/>
    <w:rsid w:val="000C61F0"/>
    <w:rsid w:val="000C6228"/>
    <w:rsid w:val="000C6265"/>
    <w:rsid w:val="000C6322"/>
    <w:rsid w:val="000C6414"/>
    <w:rsid w:val="000C6479"/>
    <w:rsid w:val="000C655C"/>
    <w:rsid w:val="000C679B"/>
    <w:rsid w:val="000C6C1C"/>
    <w:rsid w:val="000C6C51"/>
    <w:rsid w:val="000C6CBF"/>
    <w:rsid w:val="000C6D43"/>
    <w:rsid w:val="000C7201"/>
    <w:rsid w:val="000C73B4"/>
    <w:rsid w:val="000C7D4E"/>
    <w:rsid w:val="000C7D70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8D"/>
    <w:rsid w:val="000D19C5"/>
    <w:rsid w:val="000D1A28"/>
    <w:rsid w:val="000D1D79"/>
    <w:rsid w:val="000D1E26"/>
    <w:rsid w:val="000D1F83"/>
    <w:rsid w:val="000D20C9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CA5"/>
    <w:rsid w:val="000D2D12"/>
    <w:rsid w:val="000D2E2A"/>
    <w:rsid w:val="000D3487"/>
    <w:rsid w:val="000D37AC"/>
    <w:rsid w:val="000D37EF"/>
    <w:rsid w:val="000D3A34"/>
    <w:rsid w:val="000D3C1B"/>
    <w:rsid w:val="000D3CB5"/>
    <w:rsid w:val="000D401B"/>
    <w:rsid w:val="000D4240"/>
    <w:rsid w:val="000D424F"/>
    <w:rsid w:val="000D460D"/>
    <w:rsid w:val="000D46EE"/>
    <w:rsid w:val="000D4C0E"/>
    <w:rsid w:val="000D4CE6"/>
    <w:rsid w:val="000D4E0C"/>
    <w:rsid w:val="000D4E68"/>
    <w:rsid w:val="000D4FDD"/>
    <w:rsid w:val="000D504F"/>
    <w:rsid w:val="000D5517"/>
    <w:rsid w:val="000D55E0"/>
    <w:rsid w:val="000D55E1"/>
    <w:rsid w:val="000D5E00"/>
    <w:rsid w:val="000D5F83"/>
    <w:rsid w:val="000D5FF4"/>
    <w:rsid w:val="000D63A7"/>
    <w:rsid w:val="000D66EB"/>
    <w:rsid w:val="000D68B1"/>
    <w:rsid w:val="000D68CD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303"/>
    <w:rsid w:val="000E2640"/>
    <w:rsid w:val="000E2795"/>
    <w:rsid w:val="000E28C7"/>
    <w:rsid w:val="000E2C23"/>
    <w:rsid w:val="000E2C9C"/>
    <w:rsid w:val="000E2D4A"/>
    <w:rsid w:val="000E2EE8"/>
    <w:rsid w:val="000E30F2"/>
    <w:rsid w:val="000E36AD"/>
    <w:rsid w:val="000E3771"/>
    <w:rsid w:val="000E3A4A"/>
    <w:rsid w:val="000E3AA3"/>
    <w:rsid w:val="000E3B40"/>
    <w:rsid w:val="000E3B4E"/>
    <w:rsid w:val="000E3C06"/>
    <w:rsid w:val="000E3D46"/>
    <w:rsid w:val="000E3D4B"/>
    <w:rsid w:val="000E3D7F"/>
    <w:rsid w:val="000E3EDB"/>
    <w:rsid w:val="000E4841"/>
    <w:rsid w:val="000E5090"/>
    <w:rsid w:val="000E552B"/>
    <w:rsid w:val="000E5822"/>
    <w:rsid w:val="000E58CF"/>
    <w:rsid w:val="000E59D8"/>
    <w:rsid w:val="000E59F2"/>
    <w:rsid w:val="000E5C00"/>
    <w:rsid w:val="000E5FE6"/>
    <w:rsid w:val="000E60CC"/>
    <w:rsid w:val="000E61CD"/>
    <w:rsid w:val="000E6208"/>
    <w:rsid w:val="000E6400"/>
    <w:rsid w:val="000E64DC"/>
    <w:rsid w:val="000E6744"/>
    <w:rsid w:val="000E6954"/>
    <w:rsid w:val="000E6E25"/>
    <w:rsid w:val="000E72CA"/>
    <w:rsid w:val="000E733B"/>
    <w:rsid w:val="000E7599"/>
    <w:rsid w:val="000E7653"/>
    <w:rsid w:val="000E768A"/>
    <w:rsid w:val="000E76B6"/>
    <w:rsid w:val="000E7792"/>
    <w:rsid w:val="000E7C88"/>
    <w:rsid w:val="000E7D39"/>
    <w:rsid w:val="000E7EB8"/>
    <w:rsid w:val="000E7F2C"/>
    <w:rsid w:val="000F0115"/>
    <w:rsid w:val="000F01DE"/>
    <w:rsid w:val="000F03A8"/>
    <w:rsid w:val="000F03D1"/>
    <w:rsid w:val="000F05A1"/>
    <w:rsid w:val="000F0BE8"/>
    <w:rsid w:val="000F0D6C"/>
    <w:rsid w:val="000F0E0B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923"/>
    <w:rsid w:val="000F3B4F"/>
    <w:rsid w:val="000F3CD5"/>
    <w:rsid w:val="000F3F4F"/>
    <w:rsid w:val="000F40AD"/>
    <w:rsid w:val="000F4A79"/>
    <w:rsid w:val="000F4C1E"/>
    <w:rsid w:val="000F4DFA"/>
    <w:rsid w:val="000F52A8"/>
    <w:rsid w:val="000F5331"/>
    <w:rsid w:val="000F54FA"/>
    <w:rsid w:val="000F565F"/>
    <w:rsid w:val="000F56F5"/>
    <w:rsid w:val="000F5758"/>
    <w:rsid w:val="000F57AF"/>
    <w:rsid w:val="000F57C2"/>
    <w:rsid w:val="000F5A74"/>
    <w:rsid w:val="000F5E0F"/>
    <w:rsid w:val="000F5E5D"/>
    <w:rsid w:val="000F677C"/>
    <w:rsid w:val="000F680D"/>
    <w:rsid w:val="000F68D7"/>
    <w:rsid w:val="000F694A"/>
    <w:rsid w:val="000F6AB3"/>
    <w:rsid w:val="000F6CB5"/>
    <w:rsid w:val="000F724B"/>
    <w:rsid w:val="000F72C2"/>
    <w:rsid w:val="000F7352"/>
    <w:rsid w:val="000F738B"/>
    <w:rsid w:val="000F74FD"/>
    <w:rsid w:val="000F76D4"/>
    <w:rsid w:val="000F78E2"/>
    <w:rsid w:val="000F7C17"/>
    <w:rsid w:val="000F7E27"/>
    <w:rsid w:val="000F7EFD"/>
    <w:rsid w:val="001005AB"/>
    <w:rsid w:val="0010068F"/>
    <w:rsid w:val="00100A0E"/>
    <w:rsid w:val="00100B4A"/>
    <w:rsid w:val="00100CAD"/>
    <w:rsid w:val="00100E83"/>
    <w:rsid w:val="00101007"/>
    <w:rsid w:val="001010E3"/>
    <w:rsid w:val="00101576"/>
    <w:rsid w:val="0010167E"/>
    <w:rsid w:val="001017F1"/>
    <w:rsid w:val="0010186E"/>
    <w:rsid w:val="0010195C"/>
    <w:rsid w:val="00101971"/>
    <w:rsid w:val="00101A5D"/>
    <w:rsid w:val="00101B3D"/>
    <w:rsid w:val="00101E96"/>
    <w:rsid w:val="001020A0"/>
    <w:rsid w:val="001020A3"/>
    <w:rsid w:val="00102298"/>
    <w:rsid w:val="00102320"/>
    <w:rsid w:val="0010240B"/>
    <w:rsid w:val="00102563"/>
    <w:rsid w:val="001026A9"/>
    <w:rsid w:val="001027ED"/>
    <w:rsid w:val="00102809"/>
    <w:rsid w:val="00102A54"/>
    <w:rsid w:val="00102AA7"/>
    <w:rsid w:val="00102BC4"/>
    <w:rsid w:val="00102BD7"/>
    <w:rsid w:val="00102CF0"/>
    <w:rsid w:val="0010308C"/>
    <w:rsid w:val="001031B7"/>
    <w:rsid w:val="0010324D"/>
    <w:rsid w:val="00103558"/>
    <w:rsid w:val="00103712"/>
    <w:rsid w:val="001038CE"/>
    <w:rsid w:val="00103AEF"/>
    <w:rsid w:val="00103BAD"/>
    <w:rsid w:val="00104166"/>
    <w:rsid w:val="0010418D"/>
    <w:rsid w:val="001041A5"/>
    <w:rsid w:val="00104258"/>
    <w:rsid w:val="00104747"/>
    <w:rsid w:val="00104C7B"/>
    <w:rsid w:val="00104EC3"/>
    <w:rsid w:val="00104F5D"/>
    <w:rsid w:val="0010522E"/>
    <w:rsid w:val="0010523F"/>
    <w:rsid w:val="001057B9"/>
    <w:rsid w:val="00105D2B"/>
    <w:rsid w:val="00105E64"/>
    <w:rsid w:val="0010635D"/>
    <w:rsid w:val="00106461"/>
    <w:rsid w:val="00106855"/>
    <w:rsid w:val="00106970"/>
    <w:rsid w:val="00106DF7"/>
    <w:rsid w:val="00106E80"/>
    <w:rsid w:val="001074E7"/>
    <w:rsid w:val="00107EBC"/>
    <w:rsid w:val="00107EFF"/>
    <w:rsid w:val="00107FAE"/>
    <w:rsid w:val="00110288"/>
    <w:rsid w:val="00110380"/>
    <w:rsid w:val="001103A2"/>
    <w:rsid w:val="001107B5"/>
    <w:rsid w:val="001108EA"/>
    <w:rsid w:val="00110CCF"/>
    <w:rsid w:val="00110D6B"/>
    <w:rsid w:val="00110EAD"/>
    <w:rsid w:val="00110F48"/>
    <w:rsid w:val="001111B6"/>
    <w:rsid w:val="00111502"/>
    <w:rsid w:val="0011169A"/>
    <w:rsid w:val="00111827"/>
    <w:rsid w:val="00111AA9"/>
    <w:rsid w:val="00111C91"/>
    <w:rsid w:val="00111E5C"/>
    <w:rsid w:val="00111EB7"/>
    <w:rsid w:val="00112519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480"/>
    <w:rsid w:val="001135F5"/>
    <w:rsid w:val="00113614"/>
    <w:rsid w:val="00113700"/>
    <w:rsid w:val="0011388B"/>
    <w:rsid w:val="00113AEF"/>
    <w:rsid w:val="00113F75"/>
    <w:rsid w:val="00114194"/>
    <w:rsid w:val="00114379"/>
    <w:rsid w:val="001143A4"/>
    <w:rsid w:val="00114412"/>
    <w:rsid w:val="00114825"/>
    <w:rsid w:val="00114904"/>
    <w:rsid w:val="00114AFE"/>
    <w:rsid w:val="00114B6B"/>
    <w:rsid w:val="00114C7C"/>
    <w:rsid w:val="00114E30"/>
    <w:rsid w:val="00115135"/>
    <w:rsid w:val="001152CC"/>
    <w:rsid w:val="001155F5"/>
    <w:rsid w:val="00115C77"/>
    <w:rsid w:val="00115DCE"/>
    <w:rsid w:val="00115E87"/>
    <w:rsid w:val="00115EEE"/>
    <w:rsid w:val="00115EEF"/>
    <w:rsid w:val="00116046"/>
    <w:rsid w:val="001161B4"/>
    <w:rsid w:val="001169B8"/>
    <w:rsid w:val="00116DFD"/>
    <w:rsid w:val="00116F74"/>
    <w:rsid w:val="001173FF"/>
    <w:rsid w:val="001176B7"/>
    <w:rsid w:val="00117C45"/>
    <w:rsid w:val="00120028"/>
    <w:rsid w:val="0012027C"/>
    <w:rsid w:val="00120513"/>
    <w:rsid w:val="00120557"/>
    <w:rsid w:val="00120596"/>
    <w:rsid w:val="0012072F"/>
    <w:rsid w:val="001207B7"/>
    <w:rsid w:val="00120AEF"/>
    <w:rsid w:val="00120BB2"/>
    <w:rsid w:val="00120D77"/>
    <w:rsid w:val="00120DDC"/>
    <w:rsid w:val="00120E54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9DA"/>
    <w:rsid w:val="00122A07"/>
    <w:rsid w:val="00122FF2"/>
    <w:rsid w:val="00123257"/>
    <w:rsid w:val="001239C2"/>
    <w:rsid w:val="001239DE"/>
    <w:rsid w:val="00123BFF"/>
    <w:rsid w:val="0012404F"/>
    <w:rsid w:val="00124111"/>
    <w:rsid w:val="00124252"/>
    <w:rsid w:val="00124802"/>
    <w:rsid w:val="00124944"/>
    <w:rsid w:val="00124EC1"/>
    <w:rsid w:val="001256B4"/>
    <w:rsid w:val="00125729"/>
    <w:rsid w:val="001258B0"/>
    <w:rsid w:val="00125C52"/>
    <w:rsid w:val="00125CFC"/>
    <w:rsid w:val="00125E63"/>
    <w:rsid w:val="00125E9E"/>
    <w:rsid w:val="00126570"/>
    <w:rsid w:val="0012668A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45F"/>
    <w:rsid w:val="0012758D"/>
    <w:rsid w:val="00127662"/>
    <w:rsid w:val="0012772E"/>
    <w:rsid w:val="00127B85"/>
    <w:rsid w:val="00127BD4"/>
    <w:rsid w:val="00127E48"/>
    <w:rsid w:val="00127E9A"/>
    <w:rsid w:val="00130319"/>
    <w:rsid w:val="0013034C"/>
    <w:rsid w:val="00130558"/>
    <w:rsid w:val="00130642"/>
    <w:rsid w:val="0013090E"/>
    <w:rsid w:val="00131543"/>
    <w:rsid w:val="00131569"/>
    <w:rsid w:val="00131631"/>
    <w:rsid w:val="00131793"/>
    <w:rsid w:val="00131B23"/>
    <w:rsid w:val="00131E99"/>
    <w:rsid w:val="00131FD4"/>
    <w:rsid w:val="00132D39"/>
    <w:rsid w:val="00133103"/>
    <w:rsid w:val="00133156"/>
    <w:rsid w:val="0013328B"/>
    <w:rsid w:val="001332F9"/>
    <w:rsid w:val="001334E7"/>
    <w:rsid w:val="0013359D"/>
    <w:rsid w:val="001337D7"/>
    <w:rsid w:val="00133BD2"/>
    <w:rsid w:val="001340F3"/>
    <w:rsid w:val="0013441D"/>
    <w:rsid w:val="00134714"/>
    <w:rsid w:val="0013497A"/>
    <w:rsid w:val="001349C0"/>
    <w:rsid w:val="00134A77"/>
    <w:rsid w:val="00134AFA"/>
    <w:rsid w:val="00134C1A"/>
    <w:rsid w:val="00134EC2"/>
    <w:rsid w:val="0013508A"/>
    <w:rsid w:val="00135222"/>
    <w:rsid w:val="001352DA"/>
    <w:rsid w:val="001353D9"/>
    <w:rsid w:val="001355D8"/>
    <w:rsid w:val="00135A8C"/>
    <w:rsid w:val="00135E13"/>
    <w:rsid w:val="001360B9"/>
    <w:rsid w:val="00136339"/>
    <w:rsid w:val="00136571"/>
    <w:rsid w:val="001366D6"/>
    <w:rsid w:val="00136BDF"/>
    <w:rsid w:val="00136E15"/>
    <w:rsid w:val="0013714C"/>
    <w:rsid w:val="001372B1"/>
    <w:rsid w:val="00137423"/>
    <w:rsid w:val="00137587"/>
    <w:rsid w:val="0013763B"/>
    <w:rsid w:val="00137819"/>
    <w:rsid w:val="001378B9"/>
    <w:rsid w:val="00137912"/>
    <w:rsid w:val="00137BD5"/>
    <w:rsid w:val="001403C2"/>
    <w:rsid w:val="00140862"/>
    <w:rsid w:val="001408A4"/>
    <w:rsid w:val="00140BA7"/>
    <w:rsid w:val="00140DA5"/>
    <w:rsid w:val="0014108C"/>
    <w:rsid w:val="00141262"/>
    <w:rsid w:val="001415CD"/>
    <w:rsid w:val="001415F6"/>
    <w:rsid w:val="00141A30"/>
    <w:rsid w:val="001420CA"/>
    <w:rsid w:val="00142166"/>
    <w:rsid w:val="001421C5"/>
    <w:rsid w:val="001425D9"/>
    <w:rsid w:val="00142635"/>
    <w:rsid w:val="0014277F"/>
    <w:rsid w:val="001429B1"/>
    <w:rsid w:val="001429F4"/>
    <w:rsid w:val="00142B79"/>
    <w:rsid w:val="00142D74"/>
    <w:rsid w:val="00142DA0"/>
    <w:rsid w:val="00142E29"/>
    <w:rsid w:val="00142EF8"/>
    <w:rsid w:val="001430CD"/>
    <w:rsid w:val="001434B1"/>
    <w:rsid w:val="001437EE"/>
    <w:rsid w:val="0014383A"/>
    <w:rsid w:val="00143C8E"/>
    <w:rsid w:val="001441BF"/>
    <w:rsid w:val="0014436D"/>
    <w:rsid w:val="00144488"/>
    <w:rsid w:val="00144528"/>
    <w:rsid w:val="001445A9"/>
    <w:rsid w:val="001445CF"/>
    <w:rsid w:val="0014489B"/>
    <w:rsid w:val="00144BE2"/>
    <w:rsid w:val="00144F37"/>
    <w:rsid w:val="0014567F"/>
    <w:rsid w:val="001458BF"/>
    <w:rsid w:val="00145B12"/>
    <w:rsid w:val="00145B35"/>
    <w:rsid w:val="00145C8F"/>
    <w:rsid w:val="00145F11"/>
    <w:rsid w:val="001461EB"/>
    <w:rsid w:val="00146354"/>
    <w:rsid w:val="0014638D"/>
    <w:rsid w:val="00146933"/>
    <w:rsid w:val="00146ACB"/>
    <w:rsid w:val="00146C63"/>
    <w:rsid w:val="00146E43"/>
    <w:rsid w:val="00146F69"/>
    <w:rsid w:val="00146FA2"/>
    <w:rsid w:val="001471FC"/>
    <w:rsid w:val="00147269"/>
    <w:rsid w:val="00147302"/>
    <w:rsid w:val="001473AB"/>
    <w:rsid w:val="001479C4"/>
    <w:rsid w:val="00147C15"/>
    <w:rsid w:val="00147C6D"/>
    <w:rsid w:val="001503C2"/>
    <w:rsid w:val="001505F9"/>
    <w:rsid w:val="0015074E"/>
    <w:rsid w:val="00150DB6"/>
    <w:rsid w:val="00150F51"/>
    <w:rsid w:val="00150FCA"/>
    <w:rsid w:val="00151091"/>
    <w:rsid w:val="00151565"/>
    <w:rsid w:val="001515A7"/>
    <w:rsid w:val="001516D8"/>
    <w:rsid w:val="0015172E"/>
    <w:rsid w:val="00151825"/>
    <w:rsid w:val="001518EA"/>
    <w:rsid w:val="00151ABA"/>
    <w:rsid w:val="00151B5F"/>
    <w:rsid w:val="00151B94"/>
    <w:rsid w:val="00151B9F"/>
    <w:rsid w:val="00151C34"/>
    <w:rsid w:val="00151FEA"/>
    <w:rsid w:val="00152169"/>
    <w:rsid w:val="0015239C"/>
    <w:rsid w:val="00152CD5"/>
    <w:rsid w:val="001530DD"/>
    <w:rsid w:val="001530DF"/>
    <w:rsid w:val="0015337C"/>
    <w:rsid w:val="001533B1"/>
    <w:rsid w:val="001533CF"/>
    <w:rsid w:val="001537CD"/>
    <w:rsid w:val="00153822"/>
    <w:rsid w:val="0015383D"/>
    <w:rsid w:val="00153B6C"/>
    <w:rsid w:val="00153B8B"/>
    <w:rsid w:val="00153E75"/>
    <w:rsid w:val="00153EB8"/>
    <w:rsid w:val="00154025"/>
    <w:rsid w:val="001541E6"/>
    <w:rsid w:val="00154445"/>
    <w:rsid w:val="0015458B"/>
    <w:rsid w:val="00154A37"/>
    <w:rsid w:val="00154D2A"/>
    <w:rsid w:val="00154FE9"/>
    <w:rsid w:val="00155094"/>
    <w:rsid w:val="00155650"/>
    <w:rsid w:val="0015578B"/>
    <w:rsid w:val="001557B5"/>
    <w:rsid w:val="00155A20"/>
    <w:rsid w:val="00155DB4"/>
    <w:rsid w:val="00155E3B"/>
    <w:rsid w:val="001562BE"/>
    <w:rsid w:val="00156D32"/>
    <w:rsid w:val="00157292"/>
    <w:rsid w:val="0015760F"/>
    <w:rsid w:val="0015766A"/>
    <w:rsid w:val="00157816"/>
    <w:rsid w:val="0015787E"/>
    <w:rsid w:val="00157CDD"/>
    <w:rsid w:val="00157D5F"/>
    <w:rsid w:val="00157F55"/>
    <w:rsid w:val="00157FEE"/>
    <w:rsid w:val="00160007"/>
    <w:rsid w:val="00160296"/>
    <w:rsid w:val="001602D8"/>
    <w:rsid w:val="0016046E"/>
    <w:rsid w:val="001608B2"/>
    <w:rsid w:val="00160A10"/>
    <w:rsid w:val="00160AA5"/>
    <w:rsid w:val="00160C6E"/>
    <w:rsid w:val="0016136A"/>
    <w:rsid w:val="00161434"/>
    <w:rsid w:val="0016156C"/>
    <w:rsid w:val="00161A77"/>
    <w:rsid w:val="00161A89"/>
    <w:rsid w:val="00161AB9"/>
    <w:rsid w:val="00161C43"/>
    <w:rsid w:val="00161CA1"/>
    <w:rsid w:val="00161E96"/>
    <w:rsid w:val="00161F87"/>
    <w:rsid w:val="00161FE8"/>
    <w:rsid w:val="001625AA"/>
    <w:rsid w:val="00162672"/>
    <w:rsid w:val="00162712"/>
    <w:rsid w:val="00162A3C"/>
    <w:rsid w:val="00162AD6"/>
    <w:rsid w:val="00162BCB"/>
    <w:rsid w:val="00162C83"/>
    <w:rsid w:val="0016310C"/>
    <w:rsid w:val="0016332A"/>
    <w:rsid w:val="001633A4"/>
    <w:rsid w:val="00163449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054"/>
    <w:rsid w:val="00165223"/>
    <w:rsid w:val="001652F4"/>
    <w:rsid w:val="0016554F"/>
    <w:rsid w:val="00165687"/>
    <w:rsid w:val="00165F7F"/>
    <w:rsid w:val="0016609F"/>
    <w:rsid w:val="001661AA"/>
    <w:rsid w:val="001662FC"/>
    <w:rsid w:val="001665D6"/>
    <w:rsid w:val="00166833"/>
    <w:rsid w:val="00166BBB"/>
    <w:rsid w:val="001670CA"/>
    <w:rsid w:val="00167663"/>
    <w:rsid w:val="001679BC"/>
    <w:rsid w:val="001679C5"/>
    <w:rsid w:val="00167EEE"/>
    <w:rsid w:val="00167F07"/>
    <w:rsid w:val="0017044E"/>
    <w:rsid w:val="001704BA"/>
    <w:rsid w:val="00170570"/>
    <w:rsid w:val="001706FF"/>
    <w:rsid w:val="001709BD"/>
    <w:rsid w:val="00170C0A"/>
    <w:rsid w:val="00170E74"/>
    <w:rsid w:val="0017138A"/>
    <w:rsid w:val="001714E4"/>
    <w:rsid w:val="00171BD8"/>
    <w:rsid w:val="00171C07"/>
    <w:rsid w:val="00171D23"/>
    <w:rsid w:val="00171E83"/>
    <w:rsid w:val="00171FD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949"/>
    <w:rsid w:val="00173BDB"/>
    <w:rsid w:val="00173EAF"/>
    <w:rsid w:val="00173F9B"/>
    <w:rsid w:val="001743D9"/>
    <w:rsid w:val="00174596"/>
    <w:rsid w:val="0017464E"/>
    <w:rsid w:val="00174814"/>
    <w:rsid w:val="00174D5B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BA5"/>
    <w:rsid w:val="00176BCF"/>
    <w:rsid w:val="00176D92"/>
    <w:rsid w:val="00177096"/>
    <w:rsid w:val="001771D5"/>
    <w:rsid w:val="00177333"/>
    <w:rsid w:val="001777D1"/>
    <w:rsid w:val="00177970"/>
    <w:rsid w:val="00177FC1"/>
    <w:rsid w:val="001800B8"/>
    <w:rsid w:val="001800CA"/>
    <w:rsid w:val="00180507"/>
    <w:rsid w:val="00180688"/>
    <w:rsid w:val="00180AB2"/>
    <w:rsid w:val="00180BAF"/>
    <w:rsid w:val="00180C5C"/>
    <w:rsid w:val="00180D5E"/>
    <w:rsid w:val="00180E49"/>
    <w:rsid w:val="00180E4B"/>
    <w:rsid w:val="00181059"/>
    <w:rsid w:val="00181289"/>
    <w:rsid w:val="001812B3"/>
    <w:rsid w:val="001816AF"/>
    <w:rsid w:val="00181A70"/>
    <w:rsid w:val="00181A7D"/>
    <w:rsid w:val="00181C04"/>
    <w:rsid w:val="00181C05"/>
    <w:rsid w:val="001824DB"/>
    <w:rsid w:val="0018267D"/>
    <w:rsid w:val="00182838"/>
    <w:rsid w:val="0018287B"/>
    <w:rsid w:val="00182AE3"/>
    <w:rsid w:val="00182B7F"/>
    <w:rsid w:val="00182BE3"/>
    <w:rsid w:val="00182C83"/>
    <w:rsid w:val="00182D02"/>
    <w:rsid w:val="00182EE2"/>
    <w:rsid w:val="00183448"/>
    <w:rsid w:val="001838DA"/>
    <w:rsid w:val="00183B65"/>
    <w:rsid w:val="00183BAA"/>
    <w:rsid w:val="00183C7B"/>
    <w:rsid w:val="001842E4"/>
    <w:rsid w:val="00184407"/>
    <w:rsid w:val="00184499"/>
    <w:rsid w:val="0018464E"/>
    <w:rsid w:val="001846FE"/>
    <w:rsid w:val="00184866"/>
    <w:rsid w:val="00184C3F"/>
    <w:rsid w:val="00184C5D"/>
    <w:rsid w:val="00185207"/>
    <w:rsid w:val="001852A5"/>
    <w:rsid w:val="001854D0"/>
    <w:rsid w:val="0018555B"/>
    <w:rsid w:val="00185727"/>
    <w:rsid w:val="00185784"/>
    <w:rsid w:val="001857E3"/>
    <w:rsid w:val="00185893"/>
    <w:rsid w:val="001863F1"/>
    <w:rsid w:val="00186488"/>
    <w:rsid w:val="001865F0"/>
    <w:rsid w:val="001866F1"/>
    <w:rsid w:val="00186C47"/>
    <w:rsid w:val="00186CDA"/>
    <w:rsid w:val="00186D9B"/>
    <w:rsid w:val="001870FD"/>
    <w:rsid w:val="00187222"/>
    <w:rsid w:val="0018733B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73E"/>
    <w:rsid w:val="00192806"/>
    <w:rsid w:val="001929EC"/>
    <w:rsid w:val="00192D4C"/>
    <w:rsid w:val="00193142"/>
    <w:rsid w:val="001934C1"/>
    <w:rsid w:val="0019355F"/>
    <w:rsid w:val="0019364D"/>
    <w:rsid w:val="00193747"/>
    <w:rsid w:val="00193BAC"/>
    <w:rsid w:val="00193D60"/>
    <w:rsid w:val="00193EA8"/>
    <w:rsid w:val="001945BC"/>
    <w:rsid w:val="00194674"/>
    <w:rsid w:val="0019493C"/>
    <w:rsid w:val="00194B7E"/>
    <w:rsid w:val="00194F63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03E"/>
    <w:rsid w:val="001971BD"/>
    <w:rsid w:val="001971C3"/>
    <w:rsid w:val="001972BE"/>
    <w:rsid w:val="0019756A"/>
    <w:rsid w:val="00197582"/>
    <w:rsid w:val="0019779B"/>
    <w:rsid w:val="00197B18"/>
    <w:rsid w:val="00197EF4"/>
    <w:rsid w:val="00197F58"/>
    <w:rsid w:val="001A019D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506"/>
    <w:rsid w:val="001A177A"/>
    <w:rsid w:val="001A1821"/>
    <w:rsid w:val="001A1846"/>
    <w:rsid w:val="001A1B9D"/>
    <w:rsid w:val="001A1D6F"/>
    <w:rsid w:val="001A1EC8"/>
    <w:rsid w:val="001A21C5"/>
    <w:rsid w:val="001A24F6"/>
    <w:rsid w:val="001A2840"/>
    <w:rsid w:val="001A28A6"/>
    <w:rsid w:val="001A297B"/>
    <w:rsid w:val="001A2F89"/>
    <w:rsid w:val="001A3298"/>
    <w:rsid w:val="001A3553"/>
    <w:rsid w:val="001A3A7E"/>
    <w:rsid w:val="001A3F9E"/>
    <w:rsid w:val="001A41EA"/>
    <w:rsid w:val="001A443E"/>
    <w:rsid w:val="001A4C57"/>
    <w:rsid w:val="001A4E23"/>
    <w:rsid w:val="001A50B1"/>
    <w:rsid w:val="001A53F1"/>
    <w:rsid w:val="001A5820"/>
    <w:rsid w:val="001A584A"/>
    <w:rsid w:val="001A5F42"/>
    <w:rsid w:val="001A6604"/>
    <w:rsid w:val="001A696C"/>
    <w:rsid w:val="001A6B0E"/>
    <w:rsid w:val="001A6C07"/>
    <w:rsid w:val="001A6DDC"/>
    <w:rsid w:val="001A6DEA"/>
    <w:rsid w:val="001A6F9C"/>
    <w:rsid w:val="001A701F"/>
    <w:rsid w:val="001A7447"/>
    <w:rsid w:val="001A745C"/>
    <w:rsid w:val="001A77B7"/>
    <w:rsid w:val="001A792C"/>
    <w:rsid w:val="001A79A4"/>
    <w:rsid w:val="001A7EB6"/>
    <w:rsid w:val="001B0033"/>
    <w:rsid w:val="001B0041"/>
    <w:rsid w:val="001B01BF"/>
    <w:rsid w:val="001B01C4"/>
    <w:rsid w:val="001B035A"/>
    <w:rsid w:val="001B049C"/>
    <w:rsid w:val="001B0828"/>
    <w:rsid w:val="001B0C43"/>
    <w:rsid w:val="001B0D79"/>
    <w:rsid w:val="001B0F6F"/>
    <w:rsid w:val="001B0FD7"/>
    <w:rsid w:val="001B1099"/>
    <w:rsid w:val="001B11CA"/>
    <w:rsid w:val="001B12B5"/>
    <w:rsid w:val="001B1595"/>
    <w:rsid w:val="001B15D7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45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4F5F"/>
    <w:rsid w:val="001B4FBE"/>
    <w:rsid w:val="001B5032"/>
    <w:rsid w:val="001B51CD"/>
    <w:rsid w:val="001B53A9"/>
    <w:rsid w:val="001B5847"/>
    <w:rsid w:val="001B590B"/>
    <w:rsid w:val="001B5922"/>
    <w:rsid w:val="001B5E13"/>
    <w:rsid w:val="001B61DE"/>
    <w:rsid w:val="001B66C2"/>
    <w:rsid w:val="001B674A"/>
    <w:rsid w:val="001B68A0"/>
    <w:rsid w:val="001B6982"/>
    <w:rsid w:val="001B6A05"/>
    <w:rsid w:val="001B6B77"/>
    <w:rsid w:val="001B6BD5"/>
    <w:rsid w:val="001B6C12"/>
    <w:rsid w:val="001B6D23"/>
    <w:rsid w:val="001B795D"/>
    <w:rsid w:val="001B7E76"/>
    <w:rsid w:val="001B7EC6"/>
    <w:rsid w:val="001C01B9"/>
    <w:rsid w:val="001C0436"/>
    <w:rsid w:val="001C064F"/>
    <w:rsid w:val="001C11F9"/>
    <w:rsid w:val="001C1821"/>
    <w:rsid w:val="001C186D"/>
    <w:rsid w:val="001C207A"/>
    <w:rsid w:val="001C21A5"/>
    <w:rsid w:val="001C246A"/>
    <w:rsid w:val="001C2600"/>
    <w:rsid w:val="001C2C73"/>
    <w:rsid w:val="001C2CB3"/>
    <w:rsid w:val="001C2D43"/>
    <w:rsid w:val="001C2E77"/>
    <w:rsid w:val="001C3034"/>
    <w:rsid w:val="001C3175"/>
    <w:rsid w:val="001C3588"/>
    <w:rsid w:val="001C3667"/>
    <w:rsid w:val="001C36AE"/>
    <w:rsid w:val="001C374E"/>
    <w:rsid w:val="001C38E2"/>
    <w:rsid w:val="001C39A7"/>
    <w:rsid w:val="001C3C73"/>
    <w:rsid w:val="001C3FC8"/>
    <w:rsid w:val="001C41EF"/>
    <w:rsid w:val="001C4493"/>
    <w:rsid w:val="001C4833"/>
    <w:rsid w:val="001C48F2"/>
    <w:rsid w:val="001C4AAD"/>
    <w:rsid w:val="001C4C6D"/>
    <w:rsid w:val="001C4DEA"/>
    <w:rsid w:val="001C4F46"/>
    <w:rsid w:val="001C50D5"/>
    <w:rsid w:val="001C51ED"/>
    <w:rsid w:val="001C543A"/>
    <w:rsid w:val="001C54F3"/>
    <w:rsid w:val="001C5DB8"/>
    <w:rsid w:val="001C60EE"/>
    <w:rsid w:val="001C6147"/>
    <w:rsid w:val="001C6A21"/>
    <w:rsid w:val="001C6C98"/>
    <w:rsid w:val="001C71F2"/>
    <w:rsid w:val="001C7484"/>
    <w:rsid w:val="001C7AB5"/>
    <w:rsid w:val="001C7CB9"/>
    <w:rsid w:val="001C7FE6"/>
    <w:rsid w:val="001D0200"/>
    <w:rsid w:val="001D04B9"/>
    <w:rsid w:val="001D0D0C"/>
    <w:rsid w:val="001D1447"/>
    <w:rsid w:val="001D1469"/>
    <w:rsid w:val="001D15FF"/>
    <w:rsid w:val="001D17A0"/>
    <w:rsid w:val="001D1841"/>
    <w:rsid w:val="001D2063"/>
    <w:rsid w:val="001D2401"/>
    <w:rsid w:val="001D249B"/>
    <w:rsid w:val="001D27A4"/>
    <w:rsid w:val="001D2896"/>
    <w:rsid w:val="001D28AA"/>
    <w:rsid w:val="001D28C3"/>
    <w:rsid w:val="001D2CAA"/>
    <w:rsid w:val="001D2DB6"/>
    <w:rsid w:val="001D2E6A"/>
    <w:rsid w:val="001D309C"/>
    <w:rsid w:val="001D33C6"/>
    <w:rsid w:val="001D3664"/>
    <w:rsid w:val="001D371D"/>
    <w:rsid w:val="001D3942"/>
    <w:rsid w:val="001D395A"/>
    <w:rsid w:val="001D3A2C"/>
    <w:rsid w:val="001D3CC1"/>
    <w:rsid w:val="001D3EE0"/>
    <w:rsid w:val="001D3FAC"/>
    <w:rsid w:val="001D42AC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CA"/>
    <w:rsid w:val="001D7530"/>
    <w:rsid w:val="001D7697"/>
    <w:rsid w:val="001D76CD"/>
    <w:rsid w:val="001D7A6C"/>
    <w:rsid w:val="001D7B01"/>
    <w:rsid w:val="001D7B67"/>
    <w:rsid w:val="001D7BA7"/>
    <w:rsid w:val="001D7C77"/>
    <w:rsid w:val="001E0299"/>
    <w:rsid w:val="001E0670"/>
    <w:rsid w:val="001E075B"/>
    <w:rsid w:val="001E08BE"/>
    <w:rsid w:val="001E0BE0"/>
    <w:rsid w:val="001E0D4B"/>
    <w:rsid w:val="001E0D7E"/>
    <w:rsid w:val="001E0F4F"/>
    <w:rsid w:val="001E0F60"/>
    <w:rsid w:val="001E1023"/>
    <w:rsid w:val="001E1039"/>
    <w:rsid w:val="001E1225"/>
    <w:rsid w:val="001E131F"/>
    <w:rsid w:val="001E15C8"/>
    <w:rsid w:val="001E1B2E"/>
    <w:rsid w:val="001E1C0D"/>
    <w:rsid w:val="001E1F99"/>
    <w:rsid w:val="001E210A"/>
    <w:rsid w:val="001E21F7"/>
    <w:rsid w:val="001E23E2"/>
    <w:rsid w:val="001E2699"/>
    <w:rsid w:val="001E27EB"/>
    <w:rsid w:val="001E2916"/>
    <w:rsid w:val="001E2D01"/>
    <w:rsid w:val="001E2D37"/>
    <w:rsid w:val="001E2EF6"/>
    <w:rsid w:val="001E31EE"/>
    <w:rsid w:val="001E32E0"/>
    <w:rsid w:val="001E3571"/>
    <w:rsid w:val="001E37FB"/>
    <w:rsid w:val="001E3ECE"/>
    <w:rsid w:val="001E432B"/>
    <w:rsid w:val="001E443A"/>
    <w:rsid w:val="001E479B"/>
    <w:rsid w:val="001E4F46"/>
    <w:rsid w:val="001E52E9"/>
    <w:rsid w:val="001E537A"/>
    <w:rsid w:val="001E53D8"/>
    <w:rsid w:val="001E55EC"/>
    <w:rsid w:val="001E57E7"/>
    <w:rsid w:val="001E584A"/>
    <w:rsid w:val="001E5958"/>
    <w:rsid w:val="001E5994"/>
    <w:rsid w:val="001E5AB4"/>
    <w:rsid w:val="001E5B7F"/>
    <w:rsid w:val="001E600E"/>
    <w:rsid w:val="001E6058"/>
    <w:rsid w:val="001E6155"/>
    <w:rsid w:val="001E61CA"/>
    <w:rsid w:val="001E61DD"/>
    <w:rsid w:val="001E63A2"/>
    <w:rsid w:val="001E66F3"/>
    <w:rsid w:val="001E6914"/>
    <w:rsid w:val="001E6DBA"/>
    <w:rsid w:val="001E6E8B"/>
    <w:rsid w:val="001E6F22"/>
    <w:rsid w:val="001E7176"/>
    <w:rsid w:val="001E7228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442"/>
    <w:rsid w:val="001F099B"/>
    <w:rsid w:val="001F0CB8"/>
    <w:rsid w:val="001F1006"/>
    <w:rsid w:val="001F161C"/>
    <w:rsid w:val="001F1762"/>
    <w:rsid w:val="001F1AFB"/>
    <w:rsid w:val="001F1E8A"/>
    <w:rsid w:val="001F229B"/>
    <w:rsid w:val="001F2575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31"/>
    <w:rsid w:val="001F40A6"/>
    <w:rsid w:val="001F4144"/>
    <w:rsid w:val="001F4310"/>
    <w:rsid w:val="001F43FE"/>
    <w:rsid w:val="001F4454"/>
    <w:rsid w:val="001F4DED"/>
    <w:rsid w:val="001F552A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15D"/>
    <w:rsid w:val="001F62F6"/>
    <w:rsid w:val="001F6341"/>
    <w:rsid w:val="001F638C"/>
    <w:rsid w:val="001F6634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D63"/>
    <w:rsid w:val="0020025E"/>
    <w:rsid w:val="00200950"/>
    <w:rsid w:val="00200993"/>
    <w:rsid w:val="00200D15"/>
    <w:rsid w:val="00200E52"/>
    <w:rsid w:val="00200E56"/>
    <w:rsid w:val="00200EFC"/>
    <w:rsid w:val="0020127A"/>
    <w:rsid w:val="00201354"/>
    <w:rsid w:val="0020158B"/>
    <w:rsid w:val="0020165E"/>
    <w:rsid w:val="002019FF"/>
    <w:rsid w:val="00201A58"/>
    <w:rsid w:val="00201CA6"/>
    <w:rsid w:val="00201F35"/>
    <w:rsid w:val="00201F9D"/>
    <w:rsid w:val="0020210A"/>
    <w:rsid w:val="00202145"/>
    <w:rsid w:val="002022C3"/>
    <w:rsid w:val="0020234C"/>
    <w:rsid w:val="002023EE"/>
    <w:rsid w:val="00202F2F"/>
    <w:rsid w:val="00203130"/>
    <w:rsid w:val="00203574"/>
    <w:rsid w:val="002035A9"/>
    <w:rsid w:val="002035DA"/>
    <w:rsid w:val="00203AD1"/>
    <w:rsid w:val="00203D55"/>
    <w:rsid w:val="00203D9B"/>
    <w:rsid w:val="00203E55"/>
    <w:rsid w:val="0020422F"/>
    <w:rsid w:val="002048E4"/>
    <w:rsid w:val="00204980"/>
    <w:rsid w:val="00204E10"/>
    <w:rsid w:val="00205406"/>
    <w:rsid w:val="00205462"/>
    <w:rsid w:val="00205706"/>
    <w:rsid w:val="002064D1"/>
    <w:rsid w:val="002065CB"/>
    <w:rsid w:val="0020688D"/>
    <w:rsid w:val="002069A6"/>
    <w:rsid w:val="002069B7"/>
    <w:rsid w:val="00206B0D"/>
    <w:rsid w:val="002070D8"/>
    <w:rsid w:val="00207361"/>
    <w:rsid w:val="00207505"/>
    <w:rsid w:val="002076F3"/>
    <w:rsid w:val="00210673"/>
    <w:rsid w:val="002106A6"/>
    <w:rsid w:val="0021083C"/>
    <w:rsid w:val="00210B7C"/>
    <w:rsid w:val="00211030"/>
    <w:rsid w:val="002111D4"/>
    <w:rsid w:val="00211447"/>
    <w:rsid w:val="0021144F"/>
    <w:rsid w:val="00211897"/>
    <w:rsid w:val="002119E3"/>
    <w:rsid w:val="00211BBF"/>
    <w:rsid w:val="00211CC2"/>
    <w:rsid w:val="002121D7"/>
    <w:rsid w:val="002127E6"/>
    <w:rsid w:val="002128B4"/>
    <w:rsid w:val="00212EAF"/>
    <w:rsid w:val="00212EF5"/>
    <w:rsid w:val="00212F0B"/>
    <w:rsid w:val="002132B5"/>
    <w:rsid w:val="00213766"/>
    <w:rsid w:val="00213AFF"/>
    <w:rsid w:val="00214061"/>
    <w:rsid w:val="002142D2"/>
    <w:rsid w:val="0021443F"/>
    <w:rsid w:val="0021455A"/>
    <w:rsid w:val="00214938"/>
    <w:rsid w:val="0021495E"/>
    <w:rsid w:val="00214FC9"/>
    <w:rsid w:val="0021523B"/>
    <w:rsid w:val="0021593F"/>
    <w:rsid w:val="00215962"/>
    <w:rsid w:val="002159A3"/>
    <w:rsid w:val="00215A69"/>
    <w:rsid w:val="00215D77"/>
    <w:rsid w:val="00215F62"/>
    <w:rsid w:val="00215FA7"/>
    <w:rsid w:val="00215FB2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17BC4"/>
    <w:rsid w:val="0022030C"/>
    <w:rsid w:val="0022093C"/>
    <w:rsid w:val="002209F9"/>
    <w:rsid w:val="00220A06"/>
    <w:rsid w:val="002212A7"/>
    <w:rsid w:val="002215BA"/>
    <w:rsid w:val="00221654"/>
    <w:rsid w:val="002216E6"/>
    <w:rsid w:val="002217B7"/>
    <w:rsid w:val="00221CC0"/>
    <w:rsid w:val="00221D36"/>
    <w:rsid w:val="00221FC2"/>
    <w:rsid w:val="002220E9"/>
    <w:rsid w:val="002224C9"/>
    <w:rsid w:val="00222C40"/>
    <w:rsid w:val="00222D1D"/>
    <w:rsid w:val="002230A2"/>
    <w:rsid w:val="0022315A"/>
    <w:rsid w:val="002232E7"/>
    <w:rsid w:val="0022384F"/>
    <w:rsid w:val="00223ACF"/>
    <w:rsid w:val="00223D1D"/>
    <w:rsid w:val="002244C6"/>
    <w:rsid w:val="002244D7"/>
    <w:rsid w:val="002247C0"/>
    <w:rsid w:val="0022496F"/>
    <w:rsid w:val="002249A4"/>
    <w:rsid w:val="00224E55"/>
    <w:rsid w:val="00225038"/>
    <w:rsid w:val="00225321"/>
    <w:rsid w:val="002255DC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426"/>
    <w:rsid w:val="00227531"/>
    <w:rsid w:val="0022763D"/>
    <w:rsid w:val="002278ED"/>
    <w:rsid w:val="00227981"/>
    <w:rsid w:val="00227D29"/>
    <w:rsid w:val="00227E31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AD0"/>
    <w:rsid w:val="00231EB1"/>
    <w:rsid w:val="00231F80"/>
    <w:rsid w:val="0023219D"/>
    <w:rsid w:val="002322F6"/>
    <w:rsid w:val="00232437"/>
    <w:rsid w:val="00232AC7"/>
    <w:rsid w:val="00232ACE"/>
    <w:rsid w:val="00232F66"/>
    <w:rsid w:val="00233355"/>
    <w:rsid w:val="0023369E"/>
    <w:rsid w:val="00233807"/>
    <w:rsid w:val="00233907"/>
    <w:rsid w:val="002339E1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263"/>
    <w:rsid w:val="0023633E"/>
    <w:rsid w:val="00236947"/>
    <w:rsid w:val="00236A9F"/>
    <w:rsid w:val="00236B0E"/>
    <w:rsid w:val="00236C6E"/>
    <w:rsid w:val="002371FB"/>
    <w:rsid w:val="00237211"/>
    <w:rsid w:val="0023729A"/>
    <w:rsid w:val="002376C5"/>
    <w:rsid w:val="00237771"/>
    <w:rsid w:val="00237BAA"/>
    <w:rsid w:val="00237CB7"/>
    <w:rsid w:val="00237E42"/>
    <w:rsid w:val="00237ECF"/>
    <w:rsid w:val="0024001F"/>
    <w:rsid w:val="0024085D"/>
    <w:rsid w:val="002409D3"/>
    <w:rsid w:val="00240B88"/>
    <w:rsid w:val="00240E24"/>
    <w:rsid w:val="0024118F"/>
    <w:rsid w:val="00241470"/>
    <w:rsid w:val="00242173"/>
    <w:rsid w:val="002421F0"/>
    <w:rsid w:val="00242226"/>
    <w:rsid w:val="00242295"/>
    <w:rsid w:val="00242A40"/>
    <w:rsid w:val="00242BBC"/>
    <w:rsid w:val="00242C29"/>
    <w:rsid w:val="00242DE1"/>
    <w:rsid w:val="00242E36"/>
    <w:rsid w:val="00242F4D"/>
    <w:rsid w:val="002431E0"/>
    <w:rsid w:val="0024339A"/>
    <w:rsid w:val="00243587"/>
    <w:rsid w:val="00243641"/>
    <w:rsid w:val="002437DD"/>
    <w:rsid w:val="00243BFA"/>
    <w:rsid w:val="00244113"/>
    <w:rsid w:val="0024412D"/>
    <w:rsid w:val="0024446E"/>
    <w:rsid w:val="00244540"/>
    <w:rsid w:val="0024454E"/>
    <w:rsid w:val="002445CD"/>
    <w:rsid w:val="002447B8"/>
    <w:rsid w:val="002447D9"/>
    <w:rsid w:val="00244E74"/>
    <w:rsid w:val="00245579"/>
    <w:rsid w:val="002458CF"/>
    <w:rsid w:val="0024599B"/>
    <w:rsid w:val="00245D0A"/>
    <w:rsid w:val="00245F03"/>
    <w:rsid w:val="0024603E"/>
    <w:rsid w:val="002461C3"/>
    <w:rsid w:val="00246749"/>
    <w:rsid w:val="002469FC"/>
    <w:rsid w:val="00246B9C"/>
    <w:rsid w:val="00246BBA"/>
    <w:rsid w:val="00246CD4"/>
    <w:rsid w:val="00246D97"/>
    <w:rsid w:val="0024708E"/>
    <w:rsid w:val="00247324"/>
    <w:rsid w:val="0024798E"/>
    <w:rsid w:val="002479E3"/>
    <w:rsid w:val="00247C17"/>
    <w:rsid w:val="00247C1D"/>
    <w:rsid w:val="00247D11"/>
    <w:rsid w:val="00247D89"/>
    <w:rsid w:val="00247E8D"/>
    <w:rsid w:val="00247FBD"/>
    <w:rsid w:val="002500A8"/>
    <w:rsid w:val="002501A1"/>
    <w:rsid w:val="00250259"/>
    <w:rsid w:val="00250300"/>
    <w:rsid w:val="00250815"/>
    <w:rsid w:val="00250F16"/>
    <w:rsid w:val="002510E5"/>
    <w:rsid w:val="002514E8"/>
    <w:rsid w:val="002515B6"/>
    <w:rsid w:val="0025167F"/>
    <w:rsid w:val="002517FA"/>
    <w:rsid w:val="00251865"/>
    <w:rsid w:val="00251E3F"/>
    <w:rsid w:val="00252241"/>
    <w:rsid w:val="00252339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934"/>
    <w:rsid w:val="00253CB7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92D"/>
    <w:rsid w:val="00256EEE"/>
    <w:rsid w:val="00257239"/>
    <w:rsid w:val="0025726D"/>
    <w:rsid w:val="002578F7"/>
    <w:rsid w:val="00257A26"/>
    <w:rsid w:val="00257C19"/>
    <w:rsid w:val="00260006"/>
    <w:rsid w:val="002604AB"/>
    <w:rsid w:val="002604B0"/>
    <w:rsid w:val="002604EE"/>
    <w:rsid w:val="0026084E"/>
    <w:rsid w:val="00260A10"/>
    <w:rsid w:val="00260B1B"/>
    <w:rsid w:val="00260EB3"/>
    <w:rsid w:val="00260FFD"/>
    <w:rsid w:val="002612C3"/>
    <w:rsid w:val="00261335"/>
    <w:rsid w:val="0026148D"/>
    <w:rsid w:val="00261579"/>
    <w:rsid w:val="0026162F"/>
    <w:rsid w:val="002617C7"/>
    <w:rsid w:val="002619F2"/>
    <w:rsid w:val="00261AA8"/>
    <w:rsid w:val="00261CF0"/>
    <w:rsid w:val="00261E1D"/>
    <w:rsid w:val="00261E63"/>
    <w:rsid w:val="00262256"/>
    <w:rsid w:val="00262421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94"/>
    <w:rsid w:val="002635B5"/>
    <w:rsid w:val="00263A7B"/>
    <w:rsid w:val="00263AA8"/>
    <w:rsid w:val="00263D88"/>
    <w:rsid w:val="00263E42"/>
    <w:rsid w:val="002643E9"/>
    <w:rsid w:val="0026461B"/>
    <w:rsid w:val="002647D1"/>
    <w:rsid w:val="002647D7"/>
    <w:rsid w:val="002648CD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7F"/>
    <w:rsid w:val="0026608A"/>
    <w:rsid w:val="002661B0"/>
    <w:rsid w:val="002661E7"/>
    <w:rsid w:val="002662E2"/>
    <w:rsid w:val="00266622"/>
    <w:rsid w:val="0026696E"/>
    <w:rsid w:val="00266CAB"/>
    <w:rsid w:val="002670F6"/>
    <w:rsid w:val="002671B4"/>
    <w:rsid w:val="0026737E"/>
    <w:rsid w:val="0026741D"/>
    <w:rsid w:val="002676BB"/>
    <w:rsid w:val="00267702"/>
    <w:rsid w:val="00267A28"/>
    <w:rsid w:val="00267C5B"/>
    <w:rsid w:val="00267DC6"/>
    <w:rsid w:val="00270326"/>
    <w:rsid w:val="002703DD"/>
    <w:rsid w:val="00270452"/>
    <w:rsid w:val="002706DC"/>
    <w:rsid w:val="00270839"/>
    <w:rsid w:val="00270B6E"/>
    <w:rsid w:val="00270F79"/>
    <w:rsid w:val="0027102E"/>
    <w:rsid w:val="0027132E"/>
    <w:rsid w:val="002715ED"/>
    <w:rsid w:val="0027198B"/>
    <w:rsid w:val="00271EDE"/>
    <w:rsid w:val="0027227B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1F6"/>
    <w:rsid w:val="00273249"/>
    <w:rsid w:val="002732F2"/>
    <w:rsid w:val="00273327"/>
    <w:rsid w:val="0027350B"/>
    <w:rsid w:val="00273978"/>
    <w:rsid w:val="002739D3"/>
    <w:rsid w:val="00273A2D"/>
    <w:rsid w:val="00273D12"/>
    <w:rsid w:val="00273DC6"/>
    <w:rsid w:val="00273DE3"/>
    <w:rsid w:val="00274205"/>
    <w:rsid w:val="002744B4"/>
    <w:rsid w:val="0027453E"/>
    <w:rsid w:val="0027457B"/>
    <w:rsid w:val="00274764"/>
    <w:rsid w:val="0027478F"/>
    <w:rsid w:val="00274977"/>
    <w:rsid w:val="00274CAB"/>
    <w:rsid w:val="00274FFA"/>
    <w:rsid w:val="00275465"/>
    <w:rsid w:val="00275635"/>
    <w:rsid w:val="00275833"/>
    <w:rsid w:val="00275893"/>
    <w:rsid w:val="00275A54"/>
    <w:rsid w:val="00275AD3"/>
    <w:rsid w:val="00275B60"/>
    <w:rsid w:val="00275D54"/>
    <w:rsid w:val="00275E77"/>
    <w:rsid w:val="00275F65"/>
    <w:rsid w:val="00275FFC"/>
    <w:rsid w:val="002766A1"/>
    <w:rsid w:val="002770F4"/>
    <w:rsid w:val="002773B3"/>
    <w:rsid w:val="002773DB"/>
    <w:rsid w:val="002774CC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1DC"/>
    <w:rsid w:val="00281511"/>
    <w:rsid w:val="00281830"/>
    <w:rsid w:val="00281855"/>
    <w:rsid w:val="00281A80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59B"/>
    <w:rsid w:val="00283905"/>
    <w:rsid w:val="00283F66"/>
    <w:rsid w:val="0028415F"/>
    <w:rsid w:val="0028417E"/>
    <w:rsid w:val="00284187"/>
    <w:rsid w:val="00284367"/>
    <w:rsid w:val="00284439"/>
    <w:rsid w:val="00284520"/>
    <w:rsid w:val="00284577"/>
    <w:rsid w:val="0028459F"/>
    <w:rsid w:val="0028467B"/>
    <w:rsid w:val="00284972"/>
    <w:rsid w:val="00284A5F"/>
    <w:rsid w:val="00284CC1"/>
    <w:rsid w:val="00284E32"/>
    <w:rsid w:val="00284E84"/>
    <w:rsid w:val="00285637"/>
    <w:rsid w:val="00285755"/>
    <w:rsid w:val="00285EFB"/>
    <w:rsid w:val="00286018"/>
    <w:rsid w:val="0028618A"/>
    <w:rsid w:val="00286269"/>
    <w:rsid w:val="002862BF"/>
    <w:rsid w:val="0028636D"/>
    <w:rsid w:val="002865FA"/>
    <w:rsid w:val="002868F8"/>
    <w:rsid w:val="002869C0"/>
    <w:rsid w:val="00286B25"/>
    <w:rsid w:val="0028742A"/>
    <w:rsid w:val="0028755B"/>
    <w:rsid w:val="00287699"/>
    <w:rsid w:val="0028769B"/>
    <w:rsid w:val="00290020"/>
    <w:rsid w:val="00290188"/>
    <w:rsid w:val="002902BD"/>
    <w:rsid w:val="00290312"/>
    <w:rsid w:val="00290419"/>
    <w:rsid w:val="0029064F"/>
    <w:rsid w:val="00290653"/>
    <w:rsid w:val="002909AD"/>
    <w:rsid w:val="00290AAA"/>
    <w:rsid w:val="00290B2A"/>
    <w:rsid w:val="00290F5A"/>
    <w:rsid w:val="00291038"/>
    <w:rsid w:val="00291078"/>
    <w:rsid w:val="00291427"/>
    <w:rsid w:val="002916A5"/>
    <w:rsid w:val="002918D7"/>
    <w:rsid w:val="00291CFD"/>
    <w:rsid w:val="00291D3F"/>
    <w:rsid w:val="00291E02"/>
    <w:rsid w:val="00292022"/>
    <w:rsid w:val="002920AC"/>
    <w:rsid w:val="002921C4"/>
    <w:rsid w:val="0029264D"/>
    <w:rsid w:val="0029270A"/>
    <w:rsid w:val="00292DC0"/>
    <w:rsid w:val="0029302C"/>
    <w:rsid w:val="002932EC"/>
    <w:rsid w:val="002934F2"/>
    <w:rsid w:val="002935C3"/>
    <w:rsid w:val="00293690"/>
    <w:rsid w:val="00293C4F"/>
    <w:rsid w:val="00293E2D"/>
    <w:rsid w:val="00293F44"/>
    <w:rsid w:val="0029425D"/>
    <w:rsid w:val="0029451A"/>
    <w:rsid w:val="00294592"/>
    <w:rsid w:val="00294860"/>
    <w:rsid w:val="0029524D"/>
    <w:rsid w:val="0029558F"/>
    <w:rsid w:val="00295815"/>
    <w:rsid w:val="00295AAC"/>
    <w:rsid w:val="002960F3"/>
    <w:rsid w:val="002968C9"/>
    <w:rsid w:val="00296B7E"/>
    <w:rsid w:val="00296D2D"/>
    <w:rsid w:val="00296FCC"/>
    <w:rsid w:val="00297614"/>
    <w:rsid w:val="00297626"/>
    <w:rsid w:val="002976AF"/>
    <w:rsid w:val="002977D1"/>
    <w:rsid w:val="00297836"/>
    <w:rsid w:val="00297B1F"/>
    <w:rsid w:val="00297B7D"/>
    <w:rsid w:val="00297C07"/>
    <w:rsid w:val="00297D36"/>
    <w:rsid w:val="00297FEF"/>
    <w:rsid w:val="002A0159"/>
    <w:rsid w:val="002A083B"/>
    <w:rsid w:val="002A1083"/>
    <w:rsid w:val="002A13A0"/>
    <w:rsid w:val="002A1AD8"/>
    <w:rsid w:val="002A1EE9"/>
    <w:rsid w:val="002A271D"/>
    <w:rsid w:val="002A29FD"/>
    <w:rsid w:val="002A2BD7"/>
    <w:rsid w:val="002A314A"/>
    <w:rsid w:val="002A3790"/>
    <w:rsid w:val="002A3BFD"/>
    <w:rsid w:val="002A3D19"/>
    <w:rsid w:val="002A3EC5"/>
    <w:rsid w:val="002A4284"/>
    <w:rsid w:val="002A429C"/>
    <w:rsid w:val="002A438B"/>
    <w:rsid w:val="002A439C"/>
    <w:rsid w:val="002A4AB0"/>
    <w:rsid w:val="002A4B2C"/>
    <w:rsid w:val="002A4BA1"/>
    <w:rsid w:val="002A4F1A"/>
    <w:rsid w:val="002A5089"/>
    <w:rsid w:val="002A5803"/>
    <w:rsid w:val="002A58E5"/>
    <w:rsid w:val="002A5A27"/>
    <w:rsid w:val="002A5C74"/>
    <w:rsid w:val="002A61D2"/>
    <w:rsid w:val="002A642D"/>
    <w:rsid w:val="002A676A"/>
    <w:rsid w:val="002A6920"/>
    <w:rsid w:val="002A6AD1"/>
    <w:rsid w:val="002A6AEA"/>
    <w:rsid w:val="002A6BEF"/>
    <w:rsid w:val="002A6E5F"/>
    <w:rsid w:val="002A6EC3"/>
    <w:rsid w:val="002A6F0D"/>
    <w:rsid w:val="002A6FAC"/>
    <w:rsid w:val="002A7314"/>
    <w:rsid w:val="002A7425"/>
    <w:rsid w:val="002A7585"/>
    <w:rsid w:val="002A78C3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015"/>
    <w:rsid w:val="002B111D"/>
    <w:rsid w:val="002B11FF"/>
    <w:rsid w:val="002B1244"/>
    <w:rsid w:val="002B1579"/>
    <w:rsid w:val="002B1854"/>
    <w:rsid w:val="002B1AC9"/>
    <w:rsid w:val="002B1AF0"/>
    <w:rsid w:val="002B1CC7"/>
    <w:rsid w:val="002B1DD3"/>
    <w:rsid w:val="002B1E10"/>
    <w:rsid w:val="002B1E9E"/>
    <w:rsid w:val="002B1EDE"/>
    <w:rsid w:val="002B201F"/>
    <w:rsid w:val="002B2068"/>
    <w:rsid w:val="002B2540"/>
    <w:rsid w:val="002B25CC"/>
    <w:rsid w:val="002B292E"/>
    <w:rsid w:val="002B2C2C"/>
    <w:rsid w:val="002B2C81"/>
    <w:rsid w:val="002B34C0"/>
    <w:rsid w:val="002B34D1"/>
    <w:rsid w:val="002B34EB"/>
    <w:rsid w:val="002B36AF"/>
    <w:rsid w:val="002B3732"/>
    <w:rsid w:val="002B3BEC"/>
    <w:rsid w:val="002B3DE5"/>
    <w:rsid w:val="002B4213"/>
    <w:rsid w:val="002B4233"/>
    <w:rsid w:val="002B429D"/>
    <w:rsid w:val="002B433E"/>
    <w:rsid w:val="002B446A"/>
    <w:rsid w:val="002B45B1"/>
    <w:rsid w:val="002B4606"/>
    <w:rsid w:val="002B4761"/>
    <w:rsid w:val="002B4775"/>
    <w:rsid w:val="002B49A9"/>
    <w:rsid w:val="002B4AB3"/>
    <w:rsid w:val="002B4BF4"/>
    <w:rsid w:val="002B4CE9"/>
    <w:rsid w:val="002B4D87"/>
    <w:rsid w:val="002B51D0"/>
    <w:rsid w:val="002B55F3"/>
    <w:rsid w:val="002B57A9"/>
    <w:rsid w:val="002B5B91"/>
    <w:rsid w:val="002B5E9D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ACD"/>
    <w:rsid w:val="002B7BC5"/>
    <w:rsid w:val="002B7C3A"/>
    <w:rsid w:val="002C034B"/>
    <w:rsid w:val="002C0658"/>
    <w:rsid w:val="002C0752"/>
    <w:rsid w:val="002C0811"/>
    <w:rsid w:val="002C088E"/>
    <w:rsid w:val="002C08CB"/>
    <w:rsid w:val="002C08D0"/>
    <w:rsid w:val="002C0A56"/>
    <w:rsid w:val="002C0C35"/>
    <w:rsid w:val="002C1020"/>
    <w:rsid w:val="002C1052"/>
    <w:rsid w:val="002C14AA"/>
    <w:rsid w:val="002C1575"/>
    <w:rsid w:val="002C1639"/>
    <w:rsid w:val="002C16E7"/>
    <w:rsid w:val="002C178D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706"/>
    <w:rsid w:val="002C37BE"/>
    <w:rsid w:val="002C38B4"/>
    <w:rsid w:val="002C3979"/>
    <w:rsid w:val="002C39CF"/>
    <w:rsid w:val="002C3B91"/>
    <w:rsid w:val="002C3BB2"/>
    <w:rsid w:val="002C40A1"/>
    <w:rsid w:val="002C4678"/>
    <w:rsid w:val="002C46B3"/>
    <w:rsid w:val="002C46EA"/>
    <w:rsid w:val="002C4749"/>
    <w:rsid w:val="002C484B"/>
    <w:rsid w:val="002C49EF"/>
    <w:rsid w:val="002C4C8F"/>
    <w:rsid w:val="002C4DBC"/>
    <w:rsid w:val="002C4E58"/>
    <w:rsid w:val="002C4F0F"/>
    <w:rsid w:val="002C4F68"/>
    <w:rsid w:val="002C5028"/>
    <w:rsid w:val="002C5212"/>
    <w:rsid w:val="002C53BD"/>
    <w:rsid w:val="002C5F12"/>
    <w:rsid w:val="002C6891"/>
    <w:rsid w:val="002C6A56"/>
    <w:rsid w:val="002C6A83"/>
    <w:rsid w:val="002C6C6F"/>
    <w:rsid w:val="002C6D58"/>
    <w:rsid w:val="002C6DF9"/>
    <w:rsid w:val="002C7128"/>
    <w:rsid w:val="002C720E"/>
    <w:rsid w:val="002C73B3"/>
    <w:rsid w:val="002C76C4"/>
    <w:rsid w:val="002C7796"/>
    <w:rsid w:val="002C788F"/>
    <w:rsid w:val="002C7E1C"/>
    <w:rsid w:val="002D00A3"/>
    <w:rsid w:val="002D05F7"/>
    <w:rsid w:val="002D084B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4E0"/>
    <w:rsid w:val="002D154D"/>
    <w:rsid w:val="002D163E"/>
    <w:rsid w:val="002D1974"/>
    <w:rsid w:val="002D1B5F"/>
    <w:rsid w:val="002D1C44"/>
    <w:rsid w:val="002D2243"/>
    <w:rsid w:val="002D22C0"/>
    <w:rsid w:val="002D23BB"/>
    <w:rsid w:val="002D23D3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8"/>
    <w:rsid w:val="002D4919"/>
    <w:rsid w:val="002D4A80"/>
    <w:rsid w:val="002D4B9D"/>
    <w:rsid w:val="002D4F07"/>
    <w:rsid w:val="002D5009"/>
    <w:rsid w:val="002D52A7"/>
    <w:rsid w:val="002D5DDD"/>
    <w:rsid w:val="002D5E7B"/>
    <w:rsid w:val="002D5FB1"/>
    <w:rsid w:val="002D6076"/>
    <w:rsid w:val="002D6137"/>
    <w:rsid w:val="002D6707"/>
    <w:rsid w:val="002D6A1A"/>
    <w:rsid w:val="002D6A77"/>
    <w:rsid w:val="002D6C26"/>
    <w:rsid w:val="002D6EF7"/>
    <w:rsid w:val="002D71A4"/>
    <w:rsid w:val="002D71AB"/>
    <w:rsid w:val="002D73F9"/>
    <w:rsid w:val="002D74E0"/>
    <w:rsid w:val="002D7532"/>
    <w:rsid w:val="002D7843"/>
    <w:rsid w:val="002D7845"/>
    <w:rsid w:val="002D7A31"/>
    <w:rsid w:val="002E0337"/>
    <w:rsid w:val="002E036F"/>
    <w:rsid w:val="002E05A8"/>
    <w:rsid w:val="002E0900"/>
    <w:rsid w:val="002E0997"/>
    <w:rsid w:val="002E0FFD"/>
    <w:rsid w:val="002E10B7"/>
    <w:rsid w:val="002E112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05"/>
    <w:rsid w:val="002E35B3"/>
    <w:rsid w:val="002E3A54"/>
    <w:rsid w:val="002E3BD7"/>
    <w:rsid w:val="002E3F75"/>
    <w:rsid w:val="002E407E"/>
    <w:rsid w:val="002E4227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5D54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E7CF7"/>
    <w:rsid w:val="002F0385"/>
    <w:rsid w:val="002F03B7"/>
    <w:rsid w:val="002F053B"/>
    <w:rsid w:val="002F0AA2"/>
    <w:rsid w:val="002F0B31"/>
    <w:rsid w:val="002F1001"/>
    <w:rsid w:val="002F112A"/>
    <w:rsid w:val="002F1424"/>
    <w:rsid w:val="002F14E9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45"/>
    <w:rsid w:val="002F3196"/>
    <w:rsid w:val="002F3631"/>
    <w:rsid w:val="002F3993"/>
    <w:rsid w:val="002F3ACB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940"/>
    <w:rsid w:val="002F4A0C"/>
    <w:rsid w:val="002F4A63"/>
    <w:rsid w:val="002F4C00"/>
    <w:rsid w:val="002F4EDC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697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1CE"/>
    <w:rsid w:val="003021ED"/>
    <w:rsid w:val="0030239C"/>
    <w:rsid w:val="003025F1"/>
    <w:rsid w:val="0030265B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43"/>
    <w:rsid w:val="00304071"/>
    <w:rsid w:val="003042F2"/>
    <w:rsid w:val="00304479"/>
    <w:rsid w:val="0030454F"/>
    <w:rsid w:val="00304796"/>
    <w:rsid w:val="003047AF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570"/>
    <w:rsid w:val="003076A2"/>
    <w:rsid w:val="0030783E"/>
    <w:rsid w:val="0030797C"/>
    <w:rsid w:val="00307B31"/>
    <w:rsid w:val="00307C34"/>
    <w:rsid w:val="00307C38"/>
    <w:rsid w:val="00307D2D"/>
    <w:rsid w:val="00307DA2"/>
    <w:rsid w:val="00307DAA"/>
    <w:rsid w:val="00307DD8"/>
    <w:rsid w:val="00310081"/>
    <w:rsid w:val="003100C1"/>
    <w:rsid w:val="00310301"/>
    <w:rsid w:val="0031040B"/>
    <w:rsid w:val="0031046B"/>
    <w:rsid w:val="0031072C"/>
    <w:rsid w:val="00310901"/>
    <w:rsid w:val="00310BEA"/>
    <w:rsid w:val="00310DA4"/>
    <w:rsid w:val="00310EB2"/>
    <w:rsid w:val="003112E5"/>
    <w:rsid w:val="00311507"/>
    <w:rsid w:val="003119DD"/>
    <w:rsid w:val="00311D14"/>
    <w:rsid w:val="00311D70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01"/>
    <w:rsid w:val="0031311A"/>
    <w:rsid w:val="0031372A"/>
    <w:rsid w:val="0031384E"/>
    <w:rsid w:val="00313B21"/>
    <w:rsid w:val="00313CFE"/>
    <w:rsid w:val="00313E84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8C"/>
    <w:rsid w:val="00315CDF"/>
    <w:rsid w:val="00315DEB"/>
    <w:rsid w:val="00315E60"/>
    <w:rsid w:val="00315F77"/>
    <w:rsid w:val="00315F8E"/>
    <w:rsid w:val="00315FF0"/>
    <w:rsid w:val="0031615F"/>
    <w:rsid w:val="00316595"/>
    <w:rsid w:val="00316A07"/>
    <w:rsid w:val="00316AB2"/>
    <w:rsid w:val="003170F6"/>
    <w:rsid w:val="00317388"/>
    <w:rsid w:val="00317390"/>
    <w:rsid w:val="003173EC"/>
    <w:rsid w:val="003173FB"/>
    <w:rsid w:val="003175E3"/>
    <w:rsid w:val="003176C7"/>
    <w:rsid w:val="00317C2F"/>
    <w:rsid w:val="00317E7F"/>
    <w:rsid w:val="00317E90"/>
    <w:rsid w:val="00320571"/>
    <w:rsid w:val="00320574"/>
    <w:rsid w:val="0032082A"/>
    <w:rsid w:val="00320BA1"/>
    <w:rsid w:val="00320D59"/>
    <w:rsid w:val="00321007"/>
    <w:rsid w:val="00321552"/>
    <w:rsid w:val="00321560"/>
    <w:rsid w:val="003218AC"/>
    <w:rsid w:val="00321AA1"/>
    <w:rsid w:val="00321C67"/>
    <w:rsid w:val="00321D66"/>
    <w:rsid w:val="00321EE2"/>
    <w:rsid w:val="003220E3"/>
    <w:rsid w:val="003221B9"/>
    <w:rsid w:val="003228E8"/>
    <w:rsid w:val="00322EBD"/>
    <w:rsid w:val="00322FEE"/>
    <w:rsid w:val="00323460"/>
    <w:rsid w:val="00323737"/>
    <w:rsid w:val="00323AFC"/>
    <w:rsid w:val="00323CEE"/>
    <w:rsid w:val="00323F04"/>
    <w:rsid w:val="00323F3C"/>
    <w:rsid w:val="00324259"/>
    <w:rsid w:val="00324385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377"/>
    <w:rsid w:val="00326482"/>
    <w:rsid w:val="0032698A"/>
    <w:rsid w:val="00326C9F"/>
    <w:rsid w:val="00326DAF"/>
    <w:rsid w:val="0032733A"/>
    <w:rsid w:val="00327387"/>
    <w:rsid w:val="003276E3"/>
    <w:rsid w:val="00327A65"/>
    <w:rsid w:val="00327B03"/>
    <w:rsid w:val="00327EF9"/>
    <w:rsid w:val="003301E9"/>
    <w:rsid w:val="00330243"/>
    <w:rsid w:val="00330281"/>
    <w:rsid w:val="003304C7"/>
    <w:rsid w:val="003304E1"/>
    <w:rsid w:val="0033081A"/>
    <w:rsid w:val="003309FB"/>
    <w:rsid w:val="00330A09"/>
    <w:rsid w:val="00330B0D"/>
    <w:rsid w:val="00330BAB"/>
    <w:rsid w:val="00330BC0"/>
    <w:rsid w:val="00330C5D"/>
    <w:rsid w:val="003310D7"/>
    <w:rsid w:val="0033116C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03"/>
    <w:rsid w:val="00334A60"/>
    <w:rsid w:val="00334D59"/>
    <w:rsid w:val="00334D94"/>
    <w:rsid w:val="00334E15"/>
    <w:rsid w:val="00334FD0"/>
    <w:rsid w:val="00335024"/>
    <w:rsid w:val="0033505E"/>
    <w:rsid w:val="003350AD"/>
    <w:rsid w:val="00335751"/>
    <w:rsid w:val="003358AA"/>
    <w:rsid w:val="003359A3"/>
    <w:rsid w:val="003359D4"/>
    <w:rsid w:val="00335A5E"/>
    <w:rsid w:val="00335B55"/>
    <w:rsid w:val="00335EA4"/>
    <w:rsid w:val="00335F86"/>
    <w:rsid w:val="00335FE1"/>
    <w:rsid w:val="003360D3"/>
    <w:rsid w:val="003362D8"/>
    <w:rsid w:val="003365BB"/>
    <w:rsid w:val="00336976"/>
    <w:rsid w:val="00336A6E"/>
    <w:rsid w:val="00336F23"/>
    <w:rsid w:val="00336F9E"/>
    <w:rsid w:val="003371CA"/>
    <w:rsid w:val="0033753D"/>
    <w:rsid w:val="00337613"/>
    <w:rsid w:val="00337A5E"/>
    <w:rsid w:val="00337D04"/>
    <w:rsid w:val="0034003F"/>
    <w:rsid w:val="003401DA"/>
    <w:rsid w:val="00340208"/>
    <w:rsid w:val="00340426"/>
    <w:rsid w:val="00340B5E"/>
    <w:rsid w:val="00340D7A"/>
    <w:rsid w:val="00340E86"/>
    <w:rsid w:val="0034157C"/>
    <w:rsid w:val="00341782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2DA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4906"/>
    <w:rsid w:val="00344B9E"/>
    <w:rsid w:val="0034504D"/>
    <w:rsid w:val="003450B1"/>
    <w:rsid w:val="003451E9"/>
    <w:rsid w:val="00345287"/>
    <w:rsid w:val="003452B2"/>
    <w:rsid w:val="00345468"/>
    <w:rsid w:val="00345715"/>
    <w:rsid w:val="00345CD4"/>
    <w:rsid w:val="00345CDD"/>
    <w:rsid w:val="00345CE0"/>
    <w:rsid w:val="00345E8D"/>
    <w:rsid w:val="00345EFD"/>
    <w:rsid w:val="00345FF9"/>
    <w:rsid w:val="0034613F"/>
    <w:rsid w:val="00346379"/>
    <w:rsid w:val="003464AD"/>
    <w:rsid w:val="003465F9"/>
    <w:rsid w:val="003466CA"/>
    <w:rsid w:val="00346764"/>
    <w:rsid w:val="00346A66"/>
    <w:rsid w:val="00346CFF"/>
    <w:rsid w:val="00346D02"/>
    <w:rsid w:val="00346ED3"/>
    <w:rsid w:val="00347391"/>
    <w:rsid w:val="003473DC"/>
    <w:rsid w:val="003475A2"/>
    <w:rsid w:val="00347657"/>
    <w:rsid w:val="003478F5"/>
    <w:rsid w:val="00347C75"/>
    <w:rsid w:val="00350105"/>
    <w:rsid w:val="003501DD"/>
    <w:rsid w:val="003502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DE8"/>
    <w:rsid w:val="0035214E"/>
    <w:rsid w:val="00352245"/>
    <w:rsid w:val="003522BA"/>
    <w:rsid w:val="00352426"/>
    <w:rsid w:val="003525BA"/>
    <w:rsid w:val="00352FB9"/>
    <w:rsid w:val="003531B2"/>
    <w:rsid w:val="00353333"/>
    <w:rsid w:val="00353542"/>
    <w:rsid w:val="00353703"/>
    <w:rsid w:val="0035373D"/>
    <w:rsid w:val="003537B9"/>
    <w:rsid w:val="003537CC"/>
    <w:rsid w:val="00353991"/>
    <w:rsid w:val="00353D2B"/>
    <w:rsid w:val="00353D9F"/>
    <w:rsid w:val="00353FD7"/>
    <w:rsid w:val="0035405C"/>
    <w:rsid w:val="0035431F"/>
    <w:rsid w:val="003543D5"/>
    <w:rsid w:val="00354768"/>
    <w:rsid w:val="00354C94"/>
    <w:rsid w:val="00354F61"/>
    <w:rsid w:val="00355064"/>
    <w:rsid w:val="00355195"/>
    <w:rsid w:val="0035520C"/>
    <w:rsid w:val="00355793"/>
    <w:rsid w:val="003561C5"/>
    <w:rsid w:val="00356580"/>
    <w:rsid w:val="0035670A"/>
    <w:rsid w:val="00356761"/>
    <w:rsid w:val="003567A6"/>
    <w:rsid w:val="00356CB6"/>
    <w:rsid w:val="00356DCF"/>
    <w:rsid w:val="00357207"/>
    <w:rsid w:val="003572B4"/>
    <w:rsid w:val="003574B2"/>
    <w:rsid w:val="00357870"/>
    <w:rsid w:val="00357F6F"/>
    <w:rsid w:val="003600D2"/>
    <w:rsid w:val="00360244"/>
    <w:rsid w:val="003602B3"/>
    <w:rsid w:val="00360BEC"/>
    <w:rsid w:val="00360BFE"/>
    <w:rsid w:val="00360C92"/>
    <w:rsid w:val="00360E65"/>
    <w:rsid w:val="00361011"/>
    <w:rsid w:val="00361026"/>
    <w:rsid w:val="0036109C"/>
    <w:rsid w:val="00361328"/>
    <w:rsid w:val="00361366"/>
    <w:rsid w:val="003613A8"/>
    <w:rsid w:val="00361435"/>
    <w:rsid w:val="00361491"/>
    <w:rsid w:val="00361678"/>
    <w:rsid w:val="003616EF"/>
    <w:rsid w:val="00361788"/>
    <w:rsid w:val="00361A71"/>
    <w:rsid w:val="00361FC1"/>
    <w:rsid w:val="0036208B"/>
    <w:rsid w:val="003621F0"/>
    <w:rsid w:val="0036251C"/>
    <w:rsid w:val="0036272A"/>
    <w:rsid w:val="003629E5"/>
    <w:rsid w:val="00362B30"/>
    <w:rsid w:val="00362FA1"/>
    <w:rsid w:val="0036312F"/>
    <w:rsid w:val="0036314C"/>
    <w:rsid w:val="003632B6"/>
    <w:rsid w:val="00363482"/>
    <w:rsid w:val="0036351D"/>
    <w:rsid w:val="003636BA"/>
    <w:rsid w:val="0036389B"/>
    <w:rsid w:val="00363D45"/>
    <w:rsid w:val="00363E34"/>
    <w:rsid w:val="00363F3C"/>
    <w:rsid w:val="003640F3"/>
    <w:rsid w:val="00364127"/>
    <w:rsid w:val="00364132"/>
    <w:rsid w:val="003642FF"/>
    <w:rsid w:val="003643E7"/>
    <w:rsid w:val="003648B8"/>
    <w:rsid w:val="00364A78"/>
    <w:rsid w:val="00364C30"/>
    <w:rsid w:val="00364D0A"/>
    <w:rsid w:val="00364E54"/>
    <w:rsid w:val="00364E7F"/>
    <w:rsid w:val="00364F13"/>
    <w:rsid w:val="0036548D"/>
    <w:rsid w:val="00365B21"/>
    <w:rsid w:val="00365B64"/>
    <w:rsid w:val="00365B94"/>
    <w:rsid w:val="00365F03"/>
    <w:rsid w:val="00366146"/>
    <w:rsid w:val="0036622A"/>
    <w:rsid w:val="003666D8"/>
    <w:rsid w:val="0036684F"/>
    <w:rsid w:val="00366A5C"/>
    <w:rsid w:val="0036769E"/>
    <w:rsid w:val="003676BB"/>
    <w:rsid w:val="00367A91"/>
    <w:rsid w:val="00367B50"/>
    <w:rsid w:val="00367B54"/>
    <w:rsid w:val="00367C23"/>
    <w:rsid w:val="00370014"/>
    <w:rsid w:val="00370CD8"/>
    <w:rsid w:val="00370CDE"/>
    <w:rsid w:val="00370D19"/>
    <w:rsid w:val="00370DEA"/>
    <w:rsid w:val="00370E6B"/>
    <w:rsid w:val="00370F3D"/>
    <w:rsid w:val="003713DE"/>
    <w:rsid w:val="00371494"/>
    <w:rsid w:val="003716B1"/>
    <w:rsid w:val="00371D17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AFD"/>
    <w:rsid w:val="00372E31"/>
    <w:rsid w:val="00373006"/>
    <w:rsid w:val="00373574"/>
    <w:rsid w:val="00373582"/>
    <w:rsid w:val="00373A51"/>
    <w:rsid w:val="00373B1A"/>
    <w:rsid w:val="00373D7E"/>
    <w:rsid w:val="00373F41"/>
    <w:rsid w:val="00374024"/>
    <w:rsid w:val="0037459C"/>
    <w:rsid w:val="003745A3"/>
    <w:rsid w:val="003746AC"/>
    <w:rsid w:val="003746DC"/>
    <w:rsid w:val="00374AC2"/>
    <w:rsid w:val="00374E69"/>
    <w:rsid w:val="0037510C"/>
    <w:rsid w:val="003754E5"/>
    <w:rsid w:val="00375737"/>
    <w:rsid w:val="003759E1"/>
    <w:rsid w:val="00375B1E"/>
    <w:rsid w:val="00375BEA"/>
    <w:rsid w:val="00376137"/>
    <w:rsid w:val="00376C8D"/>
    <w:rsid w:val="00376D03"/>
    <w:rsid w:val="00376EAF"/>
    <w:rsid w:val="00376F94"/>
    <w:rsid w:val="00377162"/>
    <w:rsid w:val="0037730E"/>
    <w:rsid w:val="00377374"/>
    <w:rsid w:val="003773C5"/>
    <w:rsid w:val="00377482"/>
    <w:rsid w:val="00377580"/>
    <w:rsid w:val="00377865"/>
    <w:rsid w:val="00377B09"/>
    <w:rsid w:val="00377D39"/>
    <w:rsid w:val="00377DF7"/>
    <w:rsid w:val="00380234"/>
    <w:rsid w:val="0038032F"/>
    <w:rsid w:val="00380411"/>
    <w:rsid w:val="003805AF"/>
    <w:rsid w:val="003805C7"/>
    <w:rsid w:val="003807F2"/>
    <w:rsid w:val="00380854"/>
    <w:rsid w:val="00380C3D"/>
    <w:rsid w:val="00380CA3"/>
    <w:rsid w:val="00380D29"/>
    <w:rsid w:val="00380D90"/>
    <w:rsid w:val="00381180"/>
    <w:rsid w:val="003811AA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58"/>
    <w:rsid w:val="00382B91"/>
    <w:rsid w:val="00382C73"/>
    <w:rsid w:val="00383154"/>
    <w:rsid w:val="00383432"/>
    <w:rsid w:val="00383571"/>
    <w:rsid w:val="003836A2"/>
    <w:rsid w:val="00383728"/>
    <w:rsid w:val="00383C10"/>
    <w:rsid w:val="00383E30"/>
    <w:rsid w:val="003840E7"/>
    <w:rsid w:val="00384A48"/>
    <w:rsid w:val="00384C3E"/>
    <w:rsid w:val="00384DC1"/>
    <w:rsid w:val="00384EC3"/>
    <w:rsid w:val="00385043"/>
    <w:rsid w:val="003850E8"/>
    <w:rsid w:val="003853B6"/>
    <w:rsid w:val="00385A30"/>
    <w:rsid w:val="00385B1A"/>
    <w:rsid w:val="00385D57"/>
    <w:rsid w:val="00385EE3"/>
    <w:rsid w:val="00386006"/>
    <w:rsid w:val="003861E5"/>
    <w:rsid w:val="00386253"/>
    <w:rsid w:val="00386381"/>
    <w:rsid w:val="0038645C"/>
    <w:rsid w:val="00386478"/>
    <w:rsid w:val="00386679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DA"/>
    <w:rsid w:val="003905E2"/>
    <w:rsid w:val="0039088F"/>
    <w:rsid w:val="0039090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F1E"/>
    <w:rsid w:val="0039224C"/>
    <w:rsid w:val="00392688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788"/>
    <w:rsid w:val="00393803"/>
    <w:rsid w:val="003939C6"/>
    <w:rsid w:val="00393BDC"/>
    <w:rsid w:val="00393C64"/>
    <w:rsid w:val="00393CE7"/>
    <w:rsid w:val="00393D09"/>
    <w:rsid w:val="00393E66"/>
    <w:rsid w:val="00393EA9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4F6"/>
    <w:rsid w:val="0039462D"/>
    <w:rsid w:val="00394A11"/>
    <w:rsid w:val="00394A3E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6CA2"/>
    <w:rsid w:val="0039756D"/>
    <w:rsid w:val="0039791B"/>
    <w:rsid w:val="00397B6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CCD"/>
    <w:rsid w:val="003A0DDA"/>
    <w:rsid w:val="003A0E78"/>
    <w:rsid w:val="003A0F9A"/>
    <w:rsid w:val="003A0FC0"/>
    <w:rsid w:val="003A11BD"/>
    <w:rsid w:val="003A1300"/>
    <w:rsid w:val="003A18AC"/>
    <w:rsid w:val="003A196D"/>
    <w:rsid w:val="003A1E53"/>
    <w:rsid w:val="003A1FFF"/>
    <w:rsid w:val="003A212F"/>
    <w:rsid w:val="003A21BA"/>
    <w:rsid w:val="003A23F3"/>
    <w:rsid w:val="003A249A"/>
    <w:rsid w:val="003A2C8E"/>
    <w:rsid w:val="003A3229"/>
    <w:rsid w:val="003A3520"/>
    <w:rsid w:val="003A372C"/>
    <w:rsid w:val="003A3E9C"/>
    <w:rsid w:val="003A3FE8"/>
    <w:rsid w:val="003A43E4"/>
    <w:rsid w:val="003A4475"/>
    <w:rsid w:val="003A4B9B"/>
    <w:rsid w:val="003A4CAB"/>
    <w:rsid w:val="003A52E1"/>
    <w:rsid w:val="003A552C"/>
    <w:rsid w:val="003A55B8"/>
    <w:rsid w:val="003A570F"/>
    <w:rsid w:val="003A58A9"/>
    <w:rsid w:val="003A5AA8"/>
    <w:rsid w:val="003A5B99"/>
    <w:rsid w:val="003A5DE9"/>
    <w:rsid w:val="003A5E32"/>
    <w:rsid w:val="003A5F04"/>
    <w:rsid w:val="003A60D4"/>
    <w:rsid w:val="003A6149"/>
    <w:rsid w:val="003A6177"/>
    <w:rsid w:val="003A61BD"/>
    <w:rsid w:val="003A61C6"/>
    <w:rsid w:val="003A6236"/>
    <w:rsid w:val="003A63C5"/>
    <w:rsid w:val="003A6423"/>
    <w:rsid w:val="003A66D7"/>
    <w:rsid w:val="003A6A23"/>
    <w:rsid w:val="003A6A59"/>
    <w:rsid w:val="003A6AE8"/>
    <w:rsid w:val="003A6CFC"/>
    <w:rsid w:val="003A6F4F"/>
    <w:rsid w:val="003A73DF"/>
    <w:rsid w:val="003A75BE"/>
    <w:rsid w:val="003A76F1"/>
    <w:rsid w:val="003A777F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99"/>
    <w:rsid w:val="003B125F"/>
    <w:rsid w:val="003B17FF"/>
    <w:rsid w:val="003B1B4B"/>
    <w:rsid w:val="003B1C15"/>
    <w:rsid w:val="003B1F95"/>
    <w:rsid w:val="003B20F1"/>
    <w:rsid w:val="003B2506"/>
    <w:rsid w:val="003B2540"/>
    <w:rsid w:val="003B2729"/>
    <w:rsid w:val="003B28B7"/>
    <w:rsid w:val="003B2B69"/>
    <w:rsid w:val="003B3638"/>
    <w:rsid w:val="003B3A39"/>
    <w:rsid w:val="003B3BF9"/>
    <w:rsid w:val="003B3E40"/>
    <w:rsid w:val="003B40A4"/>
    <w:rsid w:val="003B4244"/>
    <w:rsid w:val="003B44CE"/>
    <w:rsid w:val="003B4600"/>
    <w:rsid w:val="003B4977"/>
    <w:rsid w:val="003B4B94"/>
    <w:rsid w:val="003B4BC6"/>
    <w:rsid w:val="003B4BCF"/>
    <w:rsid w:val="003B4BFE"/>
    <w:rsid w:val="003B509E"/>
    <w:rsid w:val="003B52DB"/>
    <w:rsid w:val="003B53D8"/>
    <w:rsid w:val="003B545C"/>
    <w:rsid w:val="003B5AEF"/>
    <w:rsid w:val="003B5CDF"/>
    <w:rsid w:val="003B5F10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70AA"/>
    <w:rsid w:val="003B72B3"/>
    <w:rsid w:val="003B757D"/>
    <w:rsid w:val="003B7647"/>
    <w:rsid w:val="003B7BDD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7EF"/>
    <w:rsid w:val="003C0B08"/>
    <w:rsid w:val="003C0DFB"/>
    <w:rsid w:val="003C1867"/>
    <w:rsid w:val="003C1A8D"/>
    <w:rsid w:val="003C1B41"/>
    <w:rsid w:val="003C1C22"/>
    <w:rsid w:val="003C1D96"/>
    <w:rsid w:val="003C21AE"/>
    <w:rsid w:val="003C2700"/>
    <w:rsid w:val="003C2936"/>
    <w:rsid w:val="003C2A62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34D"/>
    <w:rsid w:val="003C4874"/>
    <w:rsid w:val="003C48ED"/>
    <w:rsid w:val="003C4D37"/>
    <w:rsid w:val="003C5278"/>
    <w:rsid w:val="003C537E"/>
    <w:rsid w:val="003C575F"/>
    <w:rsid w:val="003C588C"/>
    <w:rsid w:val="003C5982"/>
    <w:rsid w:val="003C5B4D"/>
    <w:rsid w:val="003C606E"/>
    <w:rsid w:val="003C60AD"/>
    <w:rsid w:val="003C6576"/>
    <w:rsid w:val="003C666D"/>
    <w:rsid w:val="003C6A0E"/>
    <w:rsid w:val="003C6E75"/>
    <w:rsid w:val="003C7185"/>
    <w:rsid w:val="003C7194"/>
    <w:rsid w:val="003C7753"/>
    <w:rsid w:val="003C7927"/>
    <w:rsid w:val="003D06E4"/>
    <w:rsid w:val="003D0B81"/>
    <w:rsid w:val="003D0BDC"/>
    <w:rsid w:val="003D0E8A"/>
    <w:rsid w:val="003D0F55"/>
    <w:rsid w:val="003D12EF"/>
    <w:rsid w:val="003D1398"/>
    <w:rsid w:val="003D1807"/>
    <w:rsid w:val="003D1991"/>
    <w:rsid w:val="003D1B40"/>
    <w:rsid w:val="003D1CE3"/>
    <w:rsid w:val="003D1D72"/>
    <w:rsid w:val="003D1DEB"/>
    <w:rsid w:val="003D1EFA"/>
    <w:rsid w:val="003D2021"/>
    <w:rsid w:val="003D203F"/>
    <w:rsid w:val="003D23B0"/>
    <w:rsid w:val="003D246C"/>
    <w:rsid w:val="003D2A12"/>
    <w:rsid w:val="003D2A34"/>
    <w:rsid w:val="003D2C1E"/>
    <w:rsid w:val="003D2CC9"/>
    <w:rsid w:val="003D2D14"/>
    <w:rsid w:val="003D2FB3"/>
    <w:rsid w:val="003D32E0"/>
    <w:rsid w:val="003D3513"/>
    <w:rsid w:val="003D35A8"/>
    <w:rsid w:val="003D35C9"/>
    <w:rsid w:val="003D37BB"/>
    <w:rsid w:val="003D3A19"/>
    <w:rsid w:val="003D3F6E"/>
    <w:rsid w:val="003D40F3"/>
    <w:rsid w:val="003D42DD"/>
    <w:rsid w:val="003D4329"/>
    <w:rsid w:val="003D44A2"/>
    <w:rsid w:val="003D4AC7"/>
    <w:rsid w:val="003D4F62"/>
    <w:rsid w:val="003D5112"/>
    <w:rsid w:val="003D54AB"/>
    <w:rsid w:val="003D551D"/>
    <w:rsid w:val="003D58BD"/>
    <w:rsid w:val="003D5AB7"/>
    <w:rsid w:val="003D5E78"/>
    <w:rsid w:val="003D5EED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74E"/>
    <w:rsid w:val="003D7865"/>
    <w:rsid w:val="003D7986"/>
    <w:rsid w:val="003E0BFB"/>
    <w:rsid w:val="003E0F26"/>
    <w:rsid w:val="003E0FC6"/>
    <w:rsid w:val="003E16D1"/>
    <w:rsid w:val="003E1B07"/>
    <w:rsid w:val="003E1B49"/>
    <w:rsid w:val="003E2135"/>
    <w:rsid w:val="003E230F"/>
    <w:rsid w:val="003E24CD"/>
    <w:rsid w:val="003E24E0"/>
    <w:rsid w:val="003E24EC"/>
    <w:rsid w:val="003E25E4"/>
    <w:rsid w:val="003E2702"/>
    <w:rsid w:val="003E2BFE"/>
    <w:rsid w:val="003E2C86"/>
    <w:rsid w:val="003E2CE4"/>
    <w:rsid w:val="003E2DB4"/>
    <w:rsid w:val="003E343D"/>
    <w:rsid w:val="003E38DB"/>
    <w:rsid w:val="003E3927"/>
    <w:rsid w:val="003E3A86"/>
    <w:rsid w:val="003E3C64"/>
    <w:rsid w:val="003E3F0D"/>
    <w:rsid w:val="003E4162"/>
    <w:rsid w:val="003E43B4"/>
    <w:rsid w:val="003E4801"/>
    <w:rsid w:val="003E4A7A"/>
    <w:rsid w:val="003E4B0D"/>
    <w:rsid w:val="003E4E6E"/>
    <w:rsid w:val="003E4FD3"/>
    <w:rsid w:val="003E503E"/>
    <w:rsid w:val="003E5136"/>
    <w:rsid w:val="003E5226"/>
    <w:rsid w:val="003E5407"/>
    <w:rsid w:val="003E5473"/>
    <w:rsid w:val="003E6233"/>
    <w:rsid w:val="003E638F"/>
    <w:rsid w:val="003E64B7"/>
    <w:rsid w:val="003E658E"/>
    <w:rsid w:val="003E65BD"/>
    <w:rsid w:val="003E676D"/>
    <w:rsid w:val="003E6776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402"/>
    <w:rsid w:val="003F06F1"/>
    <w:rsid w:val="003F072F"/>
    <w:rsid w:val="003F076F"/>
    <w:rsid w:val="003F0A35"/>
    <w:rsid w:val="003F0AA1"/>
    <w:rsid w:val="003F0CC3"/>
    <w:rsid w:val="003F1282"/>
    <w:rsid w:val="003F13B4"/>
    <w:rsid w:val="003F1476"/>
    <w:rsid w:val="003F1A0E"/>
    <w:rsid w:val="003F1B94"/>
    <w:rsid w:val="003F1EE7"/>
    <w:rsid w:val="003F210B"/>
    <w:rsid w:val="003F210F"/>
    <w:rsid w:val="003F2181"/>
    <w:rsid w:val="003F235C"/>
    <w:rsid w:val="003F23EC"/>
    <w:rsid w:val="003F24A2"/>
    <w:rsid w:val="003F24C3"/>
    <w:rsid w:val="003F2843"/>
    <w:rsid w:val="003F28F9"/>
    <w:rsid w:val="003F29FB"/>
    <w:rsid w:val="003F2AAD"/>
    <w:rsid w:val="003F2D45"/>
    <w:rsid w:val="003F2DA5"/>
    <w:rsid w:val="003F2E56"/>
    <w:rsid w:val="003F3252"/>
    <w:rsid w:val="003F3784"/>
    <w:rsid w:val="003F3B35"/>
    <w:rsid w:val="003F3B88"/>
    <w:rsid w:val="003F3C05"/>
    <w:rsid w:val="003F3D6B"/>
    <w:rsid w:val="003F3D71"/>
    <w:rsid w:val="003F45F1"/>
    <w:rsid w:val="003F491F"/>
    <w:rsid w:val="003F52FE"/>
    <w:rsid w:val="003F5320"/>
    <w:rsid w:val="003F54D2"/>
    <w:rsid w:val="003F57A2"/>
    <w:rsid w:val="003F5ADC"/>
    <w:rsid w:val="003F5C60"/>
    <w:rsid w:val="003F5E5D"/>
    <w:rsid w:val="003F5ED7"/>
    <w:rsid w:val="003F626A"/>
    <w:rsid w:val="003F6279"/>
    <w:rsid w:val="003F6644"/>
    <w:rsid w:val="003F673C"/>
    <w:rsid w:val="003F6C3D"/>
    <w:rsid w:val="003F6E48"/>
    <w:rsid w:val="003F6F50"/>
    <w:rsid w:val="003F7204"/>
    <w:rsid w:val="003F7481"/>
    <w:rsid w:val="003F7613"/>
    <w:rsid w:val="003F7668"/>
    <w:rsid w:val="003F7CC1"/>
    <w:rsid w:val="003F7E15"/>
    <w:rsid w:val="003F7E7E"/>
    <w:rsid w:val="00400312"/>
    <w:rsid w:val="004003A2"/>
    <w:rsid w:val="00400646"/>
    <w:rsid w:val="00400B64"/>
    <w:rsid w:val="00400BE2"/>
    <w:rsid w:val="00400DFC"/>
    <w:rsid w:val="004011A5"/>
    <w:rsid w:val="004019AE"/>
    <w:rsid w:val="00402187"/>
    <w:rsid w:val="0040229E"/>
    <w:rsid w:val="0040243F"/>
    <w:rsid w:val="00402BB1"/>
    <w:rsid w:val="004032AC"/>
    <w:rsid w:val="0040343B"/>
    <w:rsid w:val="004039EA"/>
    <w:rsid w:val="00403F04"/>
    <w:rsid w:val="0040400C"/>
    <w:rsid w:val="004040C3"/>
    <w:rsid w:val="00404108"/>
    <w:rsid w:val="004042B6"/>
    <w:rsid w:val="0040441E"/>
    <w:rsid w:val="004045B3"/>
    <w:rsid w:val="004048C5"/>
    <w:rsid w:val="004049A8"/>
    <w:rsid w:val="00404BEB"/>
    <w:rsid w:val="00404EBA"/>
    <w:rsid w:val="00404FA6"/>
    <w:rsid w:val="0040519D"/>
    <w:rsid w:val="00405251"/>
    <w:rsid w:val="00405396"/>
    <w:rsid w:val="004057BE"/>
    <w:rsid w:val="00405A7D"/>
    <w:rsid w:val="00405B6F"/>
    <w:rsid w:val="00405BFA"/>
    <w:rsid w:val="00405C1F"/>
    <w:rsid w:val="00405EE7"/>
    <w:rsid w:val="00405F8D"/>
    <w:rsid w:val="00406180"/>
    <w:rsid w:val="004061B0"/>
    <w:rsid w:val="00406690"/>
    <w:rsid w:val="004066EF"/>
    <w:rsid w:val="00406787"/>
    <w:rsid w:val="00406991"/>
    <w:rsid w:val="00406C42"/>
    <w:rsid w:val="00406D20"/>
    <w:rsid w:val="00406F58"/>
    <w:rsid w:val="004070B7"/>
    <w:rsid w:val="004075B1"/>
    <w:rsid w:val="004079A4"/>
    <w:rsid w:val="00407A40"/>
    <w:rsid w:val="00407A7D"/>
    <w:rsid w:val="00407C7A"/>
    <w:rsid w:val="00407EF5"/>
    <w:rsid w:val="00407F77"/>
    <w:rsid w:val="004105DB"/>
    <w:rsid w:val="004106AD"/>
    <w:rsid w:val="00410EC1"/>
    <w:rsid w:val="00410ECD"/>
    <w:rsid w:val="00410F74"/>
    <w:rsid w:val="00411086"/>
    <w:rsid w:val="00411109"/>
    <w:rsid w:val="0041143A"/>
    <w:rsid w:val="0041147B"/>
    <w:rsid w:val="004115E8"/>
    <w:rsid w:val="004116D8"/>
    <w:rsid w:val="00411BF9"/>
    <w:rsid w:val="00411D62"/>
    <w:rsid w:val="00411FAF"/>
    <w:rsid w:val="004123BC"/>
    <w:rsid w:val="00412642"/>
    <w:rsid w:val="004127F8"/>
    <w:rsid w:val="00412F90"/>
    <w:rsid w:val="00412FB2"/>
    <w:rsid w:val="00413080"/>
    <w:rsid w:val="00413586"/>
    <w:rsid w:val="004136E7"/>
    <w:rsid w:val="0041388D"/>
    <w:rsid w:val="00413E7A"/>
    <w:rsid w:val="00413F8D"/>
    <w:rsid w:val="0041470F"/>
    <w:rsid w:val="00414717"/>
    <w:rsid w:val="00414BD6"/>
    <w:rsid w:val="00414C1D"/>
    <w:rsid w:val="00414DF8"/>
    <w:rsid w:val="0041502F"/>
    <w:rsid w:val="004150B9"/>
    <w:rsid w:val="00415142"/>
    <w:rsid w:val="00415146"/>
    <w:rsid w:val="00415201"/>
    <w:rsid w:val="004156D2"/>
    <w:rsid w:val="00415836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51E"/>
    <w:rsid w:val="00416595"/>
    <w:rsid w:val="0041681A"/>
    <w:rsid w:val="00416A33"/>
    <w:rsid w:val="00416A44"/>
    <w:rsid w:val="00416A90"/>
    <w:rsid w:val="00416EE8"/>
    <w:rsid w:val="00417114"/>
    <w:rsid w:val="004173F7"/>
    <w:rsid w:val="004174C1"/>
    <w:rsid w:val="0041754E"/>
    <w:rsid w:val="00417625"/>
    <w:rsid w:val="0041762F"/>
    <w:rsid w:val="0041784A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261"/>
    <w:rsid w:val="0042427E"/>
    <w:rsid w:val="0042436B"/>
    <w:rsid w:val="0042453D"/>
    <w:rsid w:val="00424922"/>
    <w:rsid w:val="004249BB"/>
    <w:rsid w:val="00424A70"/>
    <w:rsid w:val="00424A83"/>
    <w:rsid w:val="00424CB3"/>
    <w:rsid w:val="00424F8A"/>
    <w:rsid w:val="00425203"/>
    <w:rsid w:val="004252BB"/>
    <w:rsid w:val="0042538A"/>
    <w:rsid w:val="004255E7"/>
    <w:rsid w:val="0042582A"/>
    <w:rsid w:val="0042592B"/>
    <w:rsid w:val="00425A05"/>
    <w:rsid w:val="00425B13"/>
    <w:rsid w:val="00425B32"/>
    <w:rsid w:val="00425EEC"/>
    <w:rsid w:val="0042616D"/>
    <w:rsid w:val="00426433"/>
    <w:rsid w:val="00426755"/>
    <w:rsid w:val="00426EF4"/>
    <w:rsid w:val="0042751E"/>
    <w:rsid w:val="0042786E"/>
    <w:rsid w:val="0043004F"/>
    <w:rsid w:val="00430098"/>
    <w:rsid w:val="00430277"/>
    <w:rsid w:val="00430512"/>
    <w:rsid w:val="00430550"/>
    <w:rsid w:val="0043063A"/>
    <w:rsid w:val="00430985"/>
    <w:rsid w:val="00430A07"/>
    <w:rsid w:val="00430DE5"/>
    <w:rsid w:val="00430EA6"/>
    <w:rsid w:val="0043103A"/>
    <w:rsid w:val="004311B2"/>
    <w:rsid w:val="00431281"/>
    <w:rsid w:val="004313C0"/>
    <w:rsid w:val="00431434"/>
    <w:rsid w:val="004317D6"/>
    <w:rsid w:val="00431884"/>
    <w:rsid w:val="00431DD6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E9D"/>
    <w:rsid w:val="00433592"/>
    <w:rsid w:val="004336FF"/>
    <w:rsid w:val="00433B2D"/>
    <w:rsid w:val="00433BF1"/>
    <w:rsid w:val="00433C27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6C4"/>
    <w:rsid w:val="00435993"/>
    <w:rsid w:val="00435996"/>
    <w:rsid w:val="00435BF6"/>
    <w:rsid w:val="00435DED"/>
    <w:rsid w:val="00435E5E"/>
    <w:rsid w:val="00435F15"/>
    <w:rsid w:val="00436067"/>
    <w:rsid w:val="00436263"/>
    <w:rsid w:val="00436468"/>
    <w:rsid w:val="004364D7"/>
    <w:rsid w:val="00436700"/>
    <w:rsid w:val="00437606"/>
    <w:rsid w:val="004378D9"/>
    <w:rsid w:val="00437D27"/>
    <w:rsid w:val="00437DDE"/>
    <w:rsid w:val="00437F44"/>
    <w:rsid w:val="00440052"/>
    <w:rsid w:val="004401A4"/>
    <w:rsid w:val="00440499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B66"/>
    <w:rsid w:val="00441C17"/>
    <w:rsid w:val="00441F42"/>
    <w:rsid w:val="0044209C"/>
    <w:rsid w:val="004421D0"/>
    <w:rsid w:val="00442715"/>
    <w:rsid w:val="00442970"/>
    <w:rsid w:val="00442B12"/>
    <w:rsid w:val="00442B28"/>
    <w:rsid w:val="00442EAE"/>
    <w:rsid w:val="0044397D"/>
    <w:rsid w:val="00443A6F"/>
    <w:rsid w:val="00443FB8"/>
    <w:rsid w:val="00443FD4"/>
    <w:rsid w:val="00443FDE"/>
    <w:rsid w:val="004443EE"/>
    <w:rsid w:val="004445A4"/>
    <w:rsid w:val="0044469E"/>
    <w:rsid w:val="004450E9"/>
    <w:rsid w:val="00445138"/>
    <w:rsid w:val="00445605"/>
    <w:rsid w:val="004456FD"/>
    <w:rsid w:val="00445742"/>
    <w:rsid w:val="00445770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86F"/>
    <w:rsid w:val="00450984"/>
    <w:rsid w:val="00450A3E"/>
    <w:rsid w:val="00450C30"/>
    <w:rsid w:val="00450DBF"/>
    <w:rsid w:val="00450F71"/>
    <w:rsid w:val="00451C0D"/>
    <w:rsid w:val="00451F3F"/>
    <w:rsid w:val="0045201D"/>
    <w:rsid w:val="00452094"/>
    <w:rsid w:val="00452609"/>
    <w:rsid w:val="00452F3B"/>
    <w:rsid w:val="00453171"/>
    <w:rsid w:val="0045385E"/>
    <w:rsid w:val="00453B6F"/>
    <w:rsid w:val="00453CBA"/>
    <w:rsid w:val="00453D4E"/>
    <w:rsid w:val="00454230"/>
    <w:rsid w:val="00454399"/>
    <w:rsid w:val="004544FC"/>
    <w:rsid w:val="0045451C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85A"/>
    <w:rsid w:val="00457C23"/>
    <w:rsid w:val="00457C71"/>
    <w:rsid w:val="00457EE2"/>
    <w:rsid w:val="0046022C"/>
    <w:rsid w:val="00460666"/>
    <w:rsid w:val="00460A8D"/>
    <w:rsid w:val="00460C57"/>
    <w:rsid w:val="00460DCF"/>
    <w:rsid w:val="00460DEA"/>
    <w:rsid w:val="00460F19"/>
    <w:rsid w:val="0046100F"/>
    <w:rsid w:val="004610EA"/>
    <w:rsid w:val="0046191E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184"/>
    <w:rsid w:val="00466387"/>
    <w:rsid w:val="00466A61"/>
    <w:rsid w:val="00466B43"/>
    <w:rsid w:val="00466DA4"/>
    <w:rsid w:val="00466F7F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26C"/>
    <w:rsid w:val="00470342"/>
    <w:rsid w:val="00470940"/>
    <w:rsid w:val="00470D35"/>
    <w:rsid w:val="00470DB1"/>
    <w:rsid w:val="00470E52"/>
    <w:rsid w:val="00470F7B"/>
    <w:rsid w:val="00470FAC"/>
    <w:rsid w:val="0047144A"/>
    <w:rsid w:val="00471477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4C7"/>
    <w:rsid w:val="004726A4"/>
    <w:rsid w:val="00472818"/>
    <w:rsid w:val="004729B1"/>
    <w:rsid w:val="004729EB"/>
    <w:rsid w:val="004730AA"/>
    <w:rsid w:val="004732DF"/>
    <w:rsid w:val="0047359A"/>
    <w:rsid w:val="004735BB"/>
    <w:rsid w:val="00473B98"/>
    <w:rsid w:val="00473EF8"/>
    <w:rsid w:val="0047402B"/>
    <w:rsid w:val="004742D0"/>
    <w:rsid w:val="004742DE"/>
    <w:rsid w:val="00474449"/>
    <w:rsid w:val="00474557"/>
    <w:rsid w:val="00474729"/>
    <w:rsid w:val="0047477A"/>
    <w:rsid w:val="00474A30"/>
    <w:rsid w:val="00474A75"/>
    <w:rsid w:val="00474BC6"/>
    <w:rsid w:val="00474DE6"/>
    <w:rsid w:val="00475E49"/>
    <w:rsid w:val="00475F67"/>
    <w:rsid w:val="00475FA1"/>
    <w:rsid w:val="004765A3"/>
    <w:rsid w:val="004765AB"/>
    <w:rsid w:val="00476677"/>
    <w:rsid w:val="004766BE"/>
    <w:rsid w:val="0047676D"/>
    <w:rsid w:val="00476B44"/>
    <w:rsid w:val="00476B98"/>
    <w:rsid w:val="00476BA0"/>
    <w:rsid w:val="00476EBF"/>
    <w:rsid w:val="00476F95"/>
    <w:rsid w:val="00477282"/>
    <w:rsid w:val="00477349"/>
    <w:rsid w:val="00477474"/>
    <w:rsid w:val="004779D8"/>
    <w:rsid w:val="00477A28"/>
    <w:rsid w:val="00477AFF"/>
    <w:rsid w:val="00477C5E"/>
    <w:rsid w:val="00477FF2"/>
    <w:rsid w:val="00477FF8"/>
    <w:rsid w:val="00480032"/>
    <w:rsid w:val="00480176"/>
    <w:rsid w:val="0048017A"/>
    <w:rsid w:val="004803BB"/>
    <w:rsid w:val="0048062D"/>
    <w:rsid w:val="00480E51"/>
    <w:rsid w:val="004813F1"/>
    <w:rsid w:val="004814F8"/>
    <w:rsid w:val="004817EB"/>
    <w:rsid w:val="00481EBA"/>
    <w:rsid w:val="00481EE9"/>
    <w:rsid w:val="0048200B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2C97"/>
    <w:rsid w:val="00482CEC"/>
    <w:rsid w:val="00482D81"/>
    <w:rsid w:val="00483095"/>
    <w:rsid w:val="004834E4"/>
    <w:rsid w:val="004837A2"/>
    <w:rsid w:val="004837F1"/>
    <w:rsid w:val="0048385F"/>
    <w:rsid w:val="004838F6"/>
    <w:rsid w:val="00483B35"/>
    <w:rsid w:val="00483CF6"/>
    <w:rsid w:val="004841D6"/>
    <w:rsid w:val="0048421C"/>
    <w:rsid w:val="00484596"/>
    <w:rsid w:val="004846BA"/>
    <w:rsid w:val="0048493E"/>
    <w:rsid w:val="00484F74"/>
    <w:rsid w:val="00484FF9"/>
    <w:rsid w:val="004852B8"/>
    <w:rsid w:val="004852CF"/>
    <w:rsid w:val="0048537A"/>
    <w:rsid w:val="0048538E"/>
    <w:rsid w:val="004853D6"/>
    <w:rsid w:val="004854D6"/>
    <w:rsid w:val="0048563A"/>
    <w:rsid w:val="00485A31"/>
    <w:rsid w:val="00485D7D"/>
    <w:rsid w:val="00485DDA"/>
    <w:rsid w:val="00486067"/>
    <w:rsid w:val="004862C2"/>
    <w:rsid w:val="004862F2"/>
    <w:rsid w:val="004864F3"/>
    <w:rsid w:val="0048659F"/>
    <w:rsid w:val="004867EC"/>
    <w:rsid w:val="00486E50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D6A"/>
    <w:rsid w:val="00491ECB"/>
    <w:rsid w:val="00491EDD"/>
    <w:rsid w:val="00492325"/>
    <w:rsid w:val="00492425"/>
    <w:rsid w:val="0049242E"/>
    <w:rsid w:val="0049263D"/>
    <w:rsid w:val="004928E2"/>
    <w:rsid w:val="00492B97"/>
    <w:rsid w:val="004931C8"/>
    <w:rsid w:val="004933DF"/>
    <w:rsid w:val="00493C48"/>
    <w:rsid w:val="00493EB1"/>
    <w:rsid w:val="00493EC5"/>
    <w:rsid w:val="00494053"/>
    <w:rsid w:val="0049437F"/>
    <w:rsid w:val="004943A4"/>
    <w:rsid w:val="00494953"/>
    <w:rsid w:val="00494B3C"/>
    <w:rsid w:val="00494C29"/>
    <w:rsid w:val="00494CDB"/>
    <w:rsid w:val="00494F12"/>
    <w:rsid w:val="004950F8"/>
    <w:rsid w:val="004955E5"/>
    <w:rsid w:val="00495637"/>
    <w:rsid w:val="00495730"/>
    <w:rsid w:val="0049588D"/>
    <w:rsid w:val="00495991"/>
    <w:rsid w:val="00495D88"/>
    <w:rsid w:val="00495E6C"/>
    <w:rsid w:val="00496C8A"/>
    <w:rsid w:val="00496D08"/>
    <w:rsid w:val="00496D59"/>
    <w:rsid w:val="00496EB4"/>
    <w:rsid w:val="00496F76"/>
    <w:rsid w:val="00496F9B"/>
    <w:rsid w:val="00497009"/>
    <w:rsid w:val="004973A1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1DB2"/>
    <w:rsid w:val="004A204A"/>
    <w:rsid w:val="004A23B1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3A5"/>
    <w:rsid w:val="004A3B52"/>
    <w:rsid w:val="004A3E29"/>
    <w:rsid w:val="004A4102"/>
    <w:rsid w:val="004A4207"/>
    <w:rsid w:val="004A454B"/>
    <w:rsid w:val="004A4D97"/>
    <w:rsid w:val="004A4E16"/>
    <w:rsid w:val="004A5345"/>
    <w:rsid w:val="004A539B"/>
    <w:rsid w:val="004A543E"/>
    <w:rsid w:val="004A56B1"/>
    <w:rsid w:val="004A5951"/>
    <w:rsid w:val="004A61C5"/>
    <w:rsid w:val="004A6260"/>
    <w:rsid w:val="004A6720"/>
    <w:rsid w:val="004A6900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113F"/>
    <w:rsid w:val="004B1686"/>
    <w:rsid w:val="004B1829"/>
    <w:rsid w:val="004B1CA9"/>
    <w:rsid w:val="004B1F23"/>
    <w:rsid w:val="004B1F86"/>
    <w:rsid w:val="004B23C3"/>
    <w:rsid w:val="004B25B1"/>
    <w:rsid w:val="004B2758"/>
    <w:rsid w:val="004B325B"/>
    <w:rsid w:val="004B32E3"/>
    <w:rsid w:val="004B3628"/>
    <w:rsid w:val="004B3646"/>
    <w:rsid w:val="004B36F6"/>
    <w:rsid w:val="004B3751"/>
    <w:rsid w:val="004B3753"/>
    <w:rsid w:val="004B37F8"/>
    <w:rsid w:val="004B3ADF"/>
    <w:rsid w:val="004B3CCE"/>
    <w:rsid w:val="004B3CED"/>
    <w:rsid w:val="004B3E3A"/>
    <w:rsid w:val="004B4139"/>
    <w:rsid w:val="004B4241"/>
    <w:rsid w:val="004B4356"/>
    <w:rsid w:val="004B449F"/>
    <w:rsid w:val="004B4B34"/>
    <w:rsid w:val="004B4D20"/>
    <w:rsid w:val="004B4D88"/>
    <w:rsid w:val="004B4F87"/>
    <w:rsid w:val="004B52DA"/>
    <w:rsid w:val="004B5462"/>
    <w:rsid w:val="004B55C6"/>
    <w:rsid w:val="004B57D5"/>
    <w:rsid w:val="004B58AA"/>
    <w:rsid w:val="004B5FE2"/>
    <w:rsid w:val="004B6008"/>
    <w:rsid w:val="004B6441"/>
    <w:rsid w:val="004B64D8"/>
    <w:rsid w:val="004B6549"/>
    <w:rsid w:val="004B6585"/>
    <w:rsid w:val="004B67FF"/>
    <w:rsid w:val="004B69BE"/>
    <w:rsid w:val="004B6B2A"/>
    <w:rsid w:val="004B6B4D"/>
    <w:rsid w:val="004B6CC8"/>
    <w:rsid w:val="004B7109"/>
    <w:rsid w:val="004B75B7"/>
    <w:rsid w:val="004B7675"/>
    <w:rsid w:val="004B7689"/>
    <w:rsid w:val="004B779B"/>
    <w:rsid w:val="004B7F4C"/>
    <w:rsid w:val="004C0000"/>
    <w:rsid w:val="004C044D"/>
    <w:rsid w:val="004C04C2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286"/>
    <w:rsid w:val="004C25BC"/>
    <w:rsid w:val="004C25D3"/>
    <w:rsid w:val="004C27F8"/>
    <w:rsid w:val="004C2A4F"/>
    <w:rsid w:val="004C2C08"/>
    <w:rsid w:val="004C2D82"/>
    <w:rsid w:val="004C2DF2"/>
    <w:rsid w:val="004C2FC5"/>
    <w:rsid w:val="004C321F"/>
    <w:rsid w:val="004C325A"/>
    <w:rsid w:val="004C352A"/>
    <w:rsid w:val="004C357E"/>
    <w:rsid w:val="004C3617"/>
    <w:rsid w:val="004C3DFB"/>
    <w:rsid w:val="004C3FB5"/>
    <w:rsid w:val="004C437D"/>
    <w:rsid w:val="004C4476"/>
    <w:rsid w:val="004C4536"/>
    <w:rsid w:val="004C4708"/>
    <w:rsid w:val="004C4BE6"/>
    <w:rsid w:val="004C51BA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1201"/>
    <w:rsid w:val="004D1277"/>
    <w:rsid w:val="004D1286"/>
    <w:rsid w:val="004D1293"/>
    <w:rsid w:val="004D1352"/>
    <w:rsid w:val="004D137D"/>
    <w:rsid w:val="004D146C"/>
    <w:rsid w:val="004D174D"/>
    <w:rsid w:val="004D1955"/>
    <w:rsid w:val="004D1990"/>
    <w:rsid w:val="004D1C0F"/>
    <w:rsid w:val="004D1E82"/>
    <w:rsid w:val="004D1FAE"/>
    <w:rsid w:val="004D215B"/>
    <w:rsid w:val="004D229E"/>
    <w:rsid w:val="004D230C"/>
    <w:rsid w:val="004D25F5"/>
    <w:rsid w:val="004D2677"/>
    <w:rsid w:val="004D3189"/>
    <w:rsid w:val="004D338B"/>
    <w:rsid w:val="004D33FF"/>
    <w:rsid w:val="004D36CC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C53"/>
    <w:rsid w:val="004D4ECC"/>
    <w:rsid w:val="004D4F0D"/>
    <w:rsid w:val="004D5664"/>
    <w:rsid w:val="004D587F"/>
    <w:rsid w:val="004D5F99"/>
    <w:rsid w:val="004D6124"/>
    <w:rsid w:val="004D6336"/>
    <w:rsid w:val="004D6385"/>
    <w:rsid w:val="004D67CB"/>
    <w:rsid w:val="004D696D"/>
    <w:rsid w:val="004D6ADF"/>
    <w:rsid w:val="004D6BC8"/>
    <w:rsid w:val="004D6C31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66B"/>
    <w:rsid w:val="004E0842"/>
    <w:rsid w:val="004E0A29"/>
    <w:rsid w:val="004E0A99"/>
    <w:rsid w:val="004E100C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A09"/>
    <w:rsid w:val="004E2BEE"/>
    <w:rsid w:val="004E2C5A"/>
    <w:rsid w:val="004E2E02"/>
    <w:rsid w:val="004E2F05"/>
    <w:rsid w:val="004E302F"/>
    <w:rsid w:val="004E3114"/>
    <w:rsid w:val="004E327B"/>
    <w:rsid w:val="004E333C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E5"/>
    <w:rsid w:val="004E4BF9"/>
    <w:rsid w:val="004E4CC0"/>
    <w:rsid w:val="004E514B"/>
    <w:rsid w:val="004E5566"/>
    <w:rsid w:val="004E5599"/>
    <w:rsid w:val="004E5AFE"/>
    <w:rsid w:val="004E5C5E"/>
    <w:rsid w:val="004E5CB3"/>
    <w:rsid w:val="004E5D54"/>
    <w:rsid w:val="004E5F15"/>
    <w:rsid w:val="004E5FA6"/>
    <w:rsid w:val="004E612B"/>
    <w:rsid w:val="004E619E"/>
    <w:rsid w:val="004E6463"/>
    <w:rsid w:val="004E6729"/>
    <w:rsid w:val="004E6B21"/>
    <w:rsid w:val="004E6D20"/>
    <w:rsid w:val="004E6E41"/>
    <w:rsid w:val="004E7064"/>
    <w:rsid w:val="004E78C8"/>
    <w:rsid w:val="004E7A03"/>
    <w:rsid w:val="004E7B91"/>
    <w:rsid w:val="004F07EC"/>
    <w:rsid w:val="004F0C90"/>
    <w:rsid w:val="004F0EDA"/>
    <w:rsid w:val="004F11BD"/>
    <w:rsid w:val="004F11C3"/>
    <w:rsid w:val="004F14D5"/>
    <w:rsid w:val="004F1649"/>
    <w:rsid w:val="004F1B94"/>
    <w:rsid w:val="004F1EFD"/>
    <w:rsid w:val="004F213B"/>
    <w:rsid w:val="004F2289"/>
    <w:rsid w:val="004F24B4"/>
    <w:rsid w:val="004F26FA"/>
    <w:rsid w:val="004F2825"/>
    <w:rsid w:val="004F2C38"/>
    <w:rsid w:val="004F37F0"/>
    <w:rsid w:val="004F3AD9"/>
    <w:rsid w:val="004F3C14"/>
    <w:rsid w:val="004F3C66"/>
    <w:rsid w:val="004F3ECF"/>
    <w:rsid w:val="004F40FA"/>
    <w:rsid w:val="004F419D"/>
    <w:rsid w:val="004F4207"/>
    <w:rsid w:val="004F43FE"/>
    <w:rsid w:val="004F4482"/>
    <w:rsid w:val="004F4607"/>
    <w:rsid w:val="004F4823"/>
    <w:rsid w:val="004F4B02"/>
    <w:rsid w:val="004F4EF2"/>
    <w:rsid w:val="004F4FCE"/>
    <w:rsid w:val="004F5053"/>
    <w:rsid w:val="004F5C78"/>
    <w:rsid w:val="004F5D10"/>
    <w:rsid w:val="004F5F28"/>
    <w:rsid w:val="004F6043"/>
    <w:rsid w:val="004F61B6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8F2"/>
    <w:rsid w:val="004F7B09"/>
    <w:rsid w:val="004F7B3E"/>
    <w:rsid w:val="004F7B85"/>
    <w:rsid w:val="004F7E2D"/>
    <w:rsid w:val="004F7F73"/>
    <w:rsid w:val="005000C1"/>
    <w:rsid w:val="005003DF"/>
    <w:rsid w:val="00500488"/>
    <w:rsid w:val="00500887"/>
    <w:rsid w:val="00500955"/>
    <w:rsid w:val="00500BAB"/>
    <w:rsid w:val="00500BD3"/>
    <w:rsid w:val="00500D1C"/>
    <w:rsid w:val="00500EBC"/>
    <w:rsid w:val="005011E9"/>
    <w:rsid w:val="00501D13"/>
    <w:rsid w:val="00502542"/>
    <w:rsid w:val="005028F0"/>
    <w:rsid w:val="00502C79"/>
    <w:rsid w:val="00502DDD"/>
    <w:rsid w:val="00502F01"/>
    <w:rsid w:val="00502F2D"/>
    <w:rsid w:val="005030E4"/>
    <w:rsid w:val="00503BC0"/>
    <w:rsid w:val="00503BE3"/>
    <w:rsid w:val="0050467A"/>
    <w:rsid w:val="005048BE"/>
    <w:rsid w:val="00504C95"/>
    <w:rsid w:val="00504CFE"/>
    <w:rsid w:val="00504F08"/>
    <w:rsid w:val="005051EB"/>
    <w:rsid w:val="00505386"/>
    <w:rsid w:val="005053AF"/>
    <w:rsid w:val="005056A7"/>
    <w:rsid w:val="00505A3C"/>
    <w:rsid w:val="00505ABA"/>
    <w:rsid w:val="00505B8A"/>
    <w:rsid w:val="00505D13"/>
    <w:rsid w:val="005061BC"/>
    <w:rsid w:val="00506222"/>
    <w:rsid w:val="00506304"/>
    <w:rsid w:val="00506386"/>
    <w:rsid w:val="00506422"/>
    <w:rsid w:val="005066B9"/>
    <w:rsid w:val="005068E4"/>
    <w:rsid w:val="00506944"/>
    <w:rsid w:val="005069B1"/>
    <w:rsid w:val="00506B70"/>
    <w:rsid w:val="00506CAE"/>
    <w:rsid w:val="00506E83"/>
    <w:rsid w:val="00506EC5"/>
    <w:rsid w:val="0050700C"/>
    <w:rsid w:val="005079D3"/>
    <w:rsid w:val="00507AE7"/>
    <w:rsid w:val="00507B00"/>
    <w:rsid w:val="00507B9C"/>
    <w:rsid w:val="00507C6B"/>
    <w:rsid w:val="00507D21"/>
    <w:rsid w:val="005100D3"/>
    <w:rsid w:val="005103C2"/>
    <w:rsid w:val="0051085A"/>
    <w:rsid w:val="00510CA0"/>
    <w:rsid w:val="00510D7E"/>
    <w:rsid w:val="00510DCD"/>
    <w:rsid w:val="00511476"/>
    <w:rsid w:val="00511680"/>
    <w:rsid w:val="00511973"/>
    <w:rsid w:val="00511C2E"/>
    <w:rsid w:val="005120AB"/>
    <w:rsid w:val="0051237D"/>
    <w:rsid w:val="005124C0"/>
    <w:rsid w:val="005124F4"/>
    <w:rsid w:val="0051265A"/>
    <w:rsid w:val="005127DE"/>
    <w:rsid w:val="00512ABF"/>
    <w:rsid w:val="00512B80"/>
    <w:rsid w:val="00512B9F"/>
    <w:rsid w:val="00513169"/>
    <w:rsid w:val="00513404"/>
    <w:rsid w:val="00513B3A"/>
    <w:rsid w:val="00513DAE"/>
    <w:rsid w:val="00514344"/>
    <w:rsid w:val="005144F7"/>
    <w:rsid w:val="00514642"/>
    <w:rsid w:val="005146DA"/>
    <w:rsid w:val="00514866"/>
    <w:rsid w:val="00514BBB"/>
    <w:rsid w:val="005151D3"/>
    <w:rsid w:val="00515AB2"/>
    <w:rsid w:val="00515CB5"/>
    <w:rsid w:val="00515D3A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7C6"/>
    <w:rsid w:val="005208B6"/>
    <w:rsid w:val="00520A7E"/>
    <w:rsid w:val="00520E56"/>
    <w:rsid w:val="00520E7A"/>
    <w:rsid w:val="00520FEC"/>
    <w:rsid w:val="005210FE"/>
    <w:rsid w:val="00521335"/>
    <w:rsid w:val="005216A7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A15"/>
    <w:rsid w:val="00522A23"/>
    <w:rsid w:val="0052306B"/>
    <w:rsid w:val="00523465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0FE"/>
    <w:rsid w:val="00525606"/>
    <w:rsid w:val="00525A52"/>
    <w:rsid w:val="00525E31"/>
    <w:rsid w:val="00525E5E"/>
    <w:rsid w:val="0052646A"/>
    <w:rsid w:val="00526573"/>
    <w:rsid w:val="00526BE7"/>
    <w:rsid w:val="00526D84"/>
    <w:rsid w:val="00526E62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FD"/>
    <w:rsid w:val="00530E01"/>
    <w:rsid w:val="00531295"/>
    <w:rsid w:val="005314C5"/>
    <w:rsid w:val="005318BE"/>
    <w:rsid w:val="00531B5A"/>
    <w:rsid w:val="005324CE"/>
    <w:rsid w:val="0053251E"/>
    <w:rsid w:val="005327B6"/>
    <w:rsid w:val="005327FA"/>
    <w:rsid w:val="00532855"/>
    <w:rsid w:val="00532DF6"/>
    <w:rsid w:val="00532FC9"/>
    <w:rsid w:val="00532FE9"/>
    <w:rsid w:val="005331CE"/>
    <w:rsid w:val="0053335F"/>
    <w:rsid w:val="005333BE"/>
    <w:rsid w:val="0053346F"/>
    <w:rsid w:val="005334D0"/>
    <w:rsid w:val="005336C9"/>
    <w:rsid w:val="005337CF"/>
    <w:rsid w:val="00533877"/>
    <w:rsid w:val="0053484F"/>
    <w:rsid w:val="00534A49"/>
    <w:rsid w:val="00534C5F"/>
    <w:rsid w:val="00534D7C"/>
    <w:rsid w:val="00535095"/>
    <w:rsid w:val="0053509D"/>
    <w:rsid w:val="005357F3"/>
    <w:rsid w:val="0053589D"/>
    <w:rsid w:val="00535E13"/>
    <w:rsid w:val="00535E89"/>
    <w:rsid w:val="00535EEA"/>
    <w:rsid w:val="00536162"/>
    <w:rsid w:val="0053650A"/>
    <w:rsid w:val="00536833"/>
    <w:rsid w:val="00536BEB"/>
    <w:rsid w:val="00536D3E"/>
    <w:rsid w:val="00536ED8"/>
    <w:rsid w:val="00536FE1"/>
    <w:rsid w:val="00537B94"/>
    <w:rsid w:val="00537D53"/>
    <w:rsid w:val="00537DCC"/>
    <w:rsid w:val="00537F2E"/>
    <w:rsid w:val="0054008E"/>
    <w:rsid w:val="00540146"/>
    <w:rsid w:val="00540581"/>
    <w:rsid w:val="00540742"/>
    <w:rsid w:val="00540809"/>
    <w:rsid w:val="005408DE"/>
    <w:rsid w:val="00540ABF"/>
    <w:rsid w:val="00540AD9"/>
    <w:rsid w:val="00540B82"/>
    <w:rsid w:val="00540C16"/>
    <w:rsid w:val="00540E18"/>
    <w:rsid w:val="00541004"/>
    <w:rsid w:val="005410FF"/>
    <w:rsid w:val="005416C1"/>
    <w:rsid w:val="0054207E"/>
    <w:rsid w:val="00542112"/>
    <w:rsid w:val="0054243C"/>
    <w:rsid w:val="005424F6"/>
    <w:rsid w:val="00542508"/>
    <w:rsid w:val="0054257E"/>
    <w:rsid w:val="0054261A"/>
    <w:rsid w:val="00542723"/>
    <w:rsid w:val="0054280A"/>
    <w:rsid w:val="005429F0"/>
    <w:rsid w:val="00542BD7"/>
    <w:rsid w:val="00542FA9"/>
    <w:rsid w:val="00543144"/>
    <w:rsid w:val="0054320A"/>
    <w:rsid w:val="0054356B"/>
    <w:rsid w:val="005438EB"/>
    <w:rsid w:val="00543B8C"/>
    <w:rsid w:val="00544264"/>
    <w:rsid w:val="00544791"/>
    <w:rsid w:val="005447DA"/>
    <w:rsid w:val="00544C59"/>
    <w:rsid w:val="00544D26"/>
    <w:rsid w:val="00544D70"/>
    <w:rsid w:val="00544F7A"/>
    <w:rsid w:val="005451F8"/>
    <w:rsid w:val="0054528F"/>
    <w:rsid w:val="005453F6"/>
    <w:rsid w:val="00545421"/>
    <w:rsid w:val="005455CE"/>
    <w:rsid w:val="00545605"/>
    <w:rsid w:val="005458C8"/>
    <w:rsid w:val="005459B7"/>
    <w:rsid w:val="00545D3E"/>
    <w:rsid w:val="00545D8E"/>
    <w:rsid w:val="00546298"/>
    <w:rsid w:val="00546330"/>
    <w:rsid w:val="00546510"/>
    <w:rsid w:val="0054660D"/>
    <w:rsid w:val="005468B7"/>
    <w:rsid w:val="00546B00"/>
    <w:rsid w:val="00546BC4"/>
    <w:rsid w:val="00546EE6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C0E"/>
    <w:rsid w:val="00550CEA"/>
    <w:rsid w:val="0055101E"/>
    <w:rsid w:val="00551747"/>
    <w:rsid w:val="0055176A"/>
    <w:rsid w:val="00551A93"/>
    <w:rsid w:val="00551AE1"/>
    <w:rsid w:val="00551CD9"/>
    <w:rsid w:val="00551E82"/>
    <w:rsid w:val="00551ED2"/>
    <w:rsid w:val="00551FCA"/>
    <w:rsid w:val="005523BF"/>
    <w:rsid w:val="00552A64"/>
    <w:rsid w:val="00552C6C"/>
    <w:rsid w:val="00552FC4"/>
    <w:rsid w:val="005536FE"/>
    <w:rsid w:val="00553816"/>
    <w:rsid w:val="005539C5"/>
    <w:rsid w:val="00553A31"/>
    <w:rsid w:val="00553AE1"/>
    <w:rsid w:val="00553BBD"/>
    <w:rsid w:val="005540AB"/>
    <w:rsid w:val="005541F1"/>
    <w:rsid w:val="005547E6"/>
    <w:rsid w:val="00554845"/>
    <w:rsid w:val="00554B68"/>
    <w:rsid w:val="00554C5E"/>
    <w:rsid w:val="00554F48"/>
    <w:rsid w:val="0055503E"/>
    <w:rsid w:val="0055522B"/>
    <w:rsid w:val="00555367"/>
    <w:rsid w:val="005553E7"/>
    <w:rsid w:val="00555615"/>
    <w:rsid w:val="00555AEF"/>
    <w:rsid w:val="00555DA4"/>
    <w:rsid w:val="00555DBF"/>
    <w:rsid w:val="00555DCA"/>
    <w:rsid w:val="00555EBE"/>
    <w:rsid w:val="005560FA"/>
    <w:rsid w:val="00556110"/>
    <w:rsid w:val="005561C7"/>
    <w:rsid w:val="0055637B"/>
    <w:rsid w:val="00556750"/>
    <w:rsid w:val="00556B23"/>
    <w:rsid w:val="00556F00"/>
    <w:rsid w:val="00556F4D"/>
    <w:rsid w:val="00556FD2"/>
    <w:rsid w:val="00557396"/>
    <w:rsid w:val="00557421"/>
    <w:rsid w:val="00557533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5CD"/>
    <w:rsid w:val="0056185E"/>
    <w:rsid w:val="00561B00"/>
    <w:rsid w:val="00561E36"/>
    <w:rsid w:val="00561F0D"/>
    <w:rsid w:val="00562658"/>
    <w:rsid w:val="00562BC7"/>
    <w:rsid w:val="00562E8B"/>
    <w:rsid w:val="00563203"/>
    <w:rsid w:val="005635CD"/>
    <w:rsid w:val="005637B8"/>
    <w:rsid w:val="00563828"/>
    <w:rsid w:val="005638D4"/>
    <w:rsid w:val="00563AD5"/>
    <w:rsid w:val="00563BB8"/>
    <w:rsid w:val="00564055"/>
    <w:rsid w:val="00564083"/>
    <w:rsid w:val="00564095"/>
    <w:rsid w:val="005640DC"/>
    <w:rsid w:val="0056419B"/>
    <w:rsid w:val="0056450D"/>
    <w:rsid w:val="00564818"/>
    <w:rsid w:val="0056499E"/>
    <w:rsid w:val="00564BF2"/>
    <w:rsid w:val="00564CCF"/>
    <w:rsid w:val="0056513B"/>
    <w:rsid w:val="005653EF"/>
    <w:rsid w:val="0056545A"/>
    <w:rsid w:val="0056569E"/>
    <w:rsid w:val="00565866"/>
    <w:rsid w:val="00565DE4"/>
    <w:rsid w:val="00566058"/>
    <w:rsid w:val="0056640D"/>
    <w:rsid w:val="0056670D"/>
    <w:rsid w:val="0056683B"/>
    <w:rsid w:val="00566C7F"/>
    <w:rsid w:val="00566CD3"/>
    <w:rsid w:val="005671F5"/>
    <w:rsid w:val="005672A7"/>
    <w:rsid w:val="00567709"/>
    <w:rsid w:val="00567C4D"/>
    <w:rsid w:val="00567D7E"/>
    <w:rsid w:val="00567DB7"/>
    <w:rsid w:val="00567EF7"/>
    <w:rsid w:val="005700B8"/>
    <w:rsid w:val="00570341"/>
    <w:rsid w:val="00570586"/>
    <w:rsid w:val="00570AFD"/>
    <w:rsid w:val="00570D9D"/>
    <w:rsid w:val="0057104E"/>
    <w:rsid w:val="0057116A"/>
    <w:rsid w:val="00571613"/>
    <w:rsid w:val="005716C1"/>
    <w:rsid w:val="005719CC"/>
    <w:rsid w:val="00571A0A"/>
    <w:rsid w:val="00571F41"/>
    <w:rsid w:val="00571F60"/>
    <w:rsid w:val="0057217B"/>
    <w:rsid w:val="00572192"/>
    <w:rsid w:val="005725AA"/>
    <w:rsid w:val="00572669"/>
    <w:rsid w:val="00572B8A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86A"/>
    <w:rsid w:val="00574B90"/>
    <w:rsid w:val="00574C5C"/>
    <w:rsid w:val="005754BC"/>
    <w:rsid w:val="00575565"/>
    <w:rsid w:val="00575C2E"/>
    <w:rsid w:val="00575ED0"/>
    <w:rsid w:val="005762E7"/>
    <w:rsid w:val="00576A03"/>
    <w:rsid w:val="00576E0A"/>
    <w:rsid w:val="00577683"/>
    <w:rsid w:val="005777D8"/>
    <w:rsid w:val="00577CC5"/>
    <w:rsid w:val="00577E69"/>
    <w:rsid w:val="0058025A"/>
    <w:rsid w:val="0058034C"/>
    <w:rsid w:val="00580A3A"/>
    <w:rsid w:val="00580A65"/>
    <w:rsid w:val="00580B06"/>
    <w:rsid w:val="00580BDA"/>
    <w:rsid w:val="00580CE5"/>
    <w:rsid w:val="00580D86"/>
    <w:rsid w:val="0058123B"/>
    <w:rsid w:val="005815C0"/>
    <w:rsid w:val="00581610"/>
    <w:rsid w:val="0058165E"/>
    <w:rsid w:val="005818DD"/>
    <w:rsid w:val="00581D3B"/>
    <w:rsid w:val="00581F97"/>
    <w:rsid w:val="005820A9"/>
    <w:rsid w:val="005820FE"/>
    <w:rsid w:val="00582107"/>
    <w:rsid w:val="005822ED"/>
    <w:rsid w:val="005827A2"/>
    <w:rsid w:val="00582929"/>
    <w:rsid w:val="005829E3"/>
    <w:rsid w:val="00582E84"/>
    <w:rsid w:val="00582F95"/>
    <w:rsid w:val="00583248"/>
    <w:rsid w:val="005832A4"/>
    <w:rsid w:val="005833AE"/>
    <w:rsid w:val="0058365B"/>
    <w:rsid w:val="0058368D"/>
    <w:rsid w:val="00583984"/>
    <w:rsid w:val="00583B1B"/>
    <w:rsid w:val="00583C6E"/>
    <w:rsid w:val="00583C8D"/>
    <w:rsid w:val="00583FF2"/>
    <w:rsid w:val="00584021"/>
    <w:rsid w:val="00584181"/>
    <w:rsid w:val="0058436E"/>
    <w:rsid w:val="00584497"/>
    <w:rsid w:val="00584664"/>
    <w:rsid w:val="00584B4C"/>
    <w:rsid w:val="00584CE0"/>
    <w:rsid w:val="00584DD3"/>
    <w:rsid w:val="00584FA6"/>
    <w:rsid w:val="00585245"/>
    <w:rsid w:val="0058528E"/>
    <w:rsid w:val="005852B6"/>
    <w:rsid w:val="00585446"/>
    <w:rsid w:val="00585477"/>
    <w:rsid w:val="00585645"/>
    <w:rsid w:val="005858CA"/>
    <w:rsid w:val="00585B13"/>
    <w:rsid w:val="00585B2D"/>
    <w:rsid w:val="00585C82"/>
    <w:rsid w:val="00585DFB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08AB"/>
    <w:rsid w:val="00591486"/>
    <w:rsid w:val="00591519"/>
    <w:rsid w:val="00591707"/>
    <w:rsid w:val="0059180C"/>
    <w:rsid w:val="005919A6"/>
    <w:rsid w:val="005919C3"/>
    <w:rsid w:val="00591B05"/>
    <w:rsid w:val="00591D45"/>
    <w:rsid w:val="00591EC0"/>
    <w:rsid w:val="0059201D"/>
    <w:rsid w:val="005921A0"/>
    <w:rsid w:val="00592392"/>
    <w:rsid w:val="00592A2A"/>
    <w:rsid w:val="00592E6F"/>
    <w:rsid w:val="00592E9A"/>
    <w:rsid w:val="00593085"/>
    <w:rsid w:val="00593572"/>
    <w:rsid w:val="0059365B"/>
    <w:rsid w:val="00593697"/>
    <w:rsid w:val="005938F9"/>
    <w:rsid w:val="0059391C"/>
    <w:rsid w:val="005939D8"/>
    <w:rsid w:val="00593AF2"/>
    <w:rsid w:val="00593DAB"/>
    <w:rsid w:val="00593F10"/>
    <w:rsid w:val="005942D5"/>
    <w:rsid w:val="0059466A"/>
    <w:rsid w:val="0059467B"/>
    <w:rsid w:val="00594752"/>
    <w:rsid w:val="00594C9F"/>
    <w:rsid w:val="00594D51"/>
    <w:rsid w:val="00594EAC"/>
    <w:rsid w:val="005951EE"/>
    <w:rsid w:val="00595542"/>
    <w:rsid w:val="00595F68"/>
    <w:rsid w:val="00595FD3"/>
    <w:rsid w:val="0059610E"/>
    <w:rsid w:val="00596148"/>
    <w:rsid w:val="005961C9"/>
    <w:rsid w:val="005962CE"/>
    <w:rsid w:val="0059630F"/>
    <w:rsid w:val="00596390"/>
    <w:rsid w:val="00596430"/>
    <w:rsid w:val="00596658"/>
    <w:rsid w:val="005969B5"/>
    <w:rsid w:val="00597269"/>
    <w:rsid w:val="005974B8"/>
    <w:rsid w:val="00597509"/>
    <w:rsid w:val="00597709"/>
    <w:rsid w:val="005977D3"/>
    <w:rsid w:val="0059780C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10DF"/>
    <w:rsid w:val="005A10F6"/>
    <w:rsid w:val="005A129A"/>
    <w:rsid w:val="005A13CB"/>
    <w:rsid w:val="005A147A"/>
    <w:rsid w:val="005A153F"/>
    <w:rsid w:val="005A19BF"/>
    <w:rsid w:val="005A1B02"/>
    <w:rsid w:val="005A1BD0"/>
    <w:rsid w:val="005A1CC0"/>
    <w:rsid w:val="005A2287"/>
    <w:rsid w:val="005A2305"/>
    <w:rsid w:val="005A2608"/>
    <w:rsid w:val="005A292B"/>
    <w:rsid w:val="005A29EA"/>
    <w:rsid w:val="005A2BA6"/>
    <w:rsid w:val="005A2DD1"/>
    <w:rsid w:val="005A2E5E"/>
    <w:rsid w:val="005A2F1B"/>
    <w:rsid w:val="005A329D"/>
    <w:rsid w:val="005A39BD"/>
    <w:rsid w:val="005A3A56"/>
    <w:rsid w:val="005A3C41"/>
    <w:rsid w:val="005A3EA0"/>
    <w:rsid w:val="005A45FA"/>
    <w:rsid w:val="005A4F86"/>
    <w:rsid w:val="005A4FD3"/>
    <w:rsid w:val="005A5113"/>
    <w:rsid w:val="005A5284"/>
    <w:rsid w:val="005A52E0"/>
    <w:rsid w:val="005A53E9"/>
    <w:rsid w:val="005A5467"/>
    <w:rsid w:val="005A554D"/>
    <w:rsid w:val="005A573E"/>
    <w:rsid w:val="005A58BB"/>
    <w:rsid w:val="005A5A4C"/>
    <w:rsid w:val="005A5CD5"/>
    <w:rsid w:val="005A5F9B"/>
    <w:rsid w:val="005A6358"/>
    <w:rsid w:val="005A6C35"/>
    <w:rsid w:val="005A6C62"/>
    <w:rsid w:val="005A6E60"/>
    <w:rsid w:val="005A7173"/>
    <w:rsid w:val="005A73CE"/>
    <w:rsid w:val="005A7C66"/>
    <w:rsid w:val="005B03E7"/>
    <w:rsid w:val="005B072A"/>
    <w:rsid w:val="005B0860"/>
    <w:rsid w:val="005B0879"/>
    <w:rsid w:val="005B0AF1"/>
    <w:rsid w:val="005B0D7B"/>
    <w:rsid w:val="005B192E"/>
    <w:rsid w:val="005B20B3"/>
    <w:rsid w:val="005B21B5"/>
    <w:rsid w:val="005B2775"/>
    <w:rsid w:val="005B2A37"/>
    <w:rsid w:val="005B2DCE"/>
    <w:rsid w:val="005B32B4"/>
    <w:rsid w:val="005B3367"/>
    <w:rsid w:val="005B354A"/>
    <w:rsid w:val="005B379F"/>
    <w:rsid w:val="005B3889"/>
    <w:rsid w:val="005B4117"/>
    <w:rsid w:val="005B4270"/>
    <w:rsid w:val="005B4429"/>
    <w:rsid w:val="005B448B"/>
    <w:rsid w:val="005B4743"/>
    <w:rsid w:val="005B4A39"/>
    <w:rsid w:val="005B4E0B"/>
    <w:rsid w:val="005B51E0"/>
    <w:rsid w:val="005B52C0"/>
    <w:rsid w:val="005B542C"/>
    <w:rsid w:val="005B5442"/>
    <w:rsid w:val="005B57EE"/>
    <w:rsid w:val="005B5A24"/>
    <w:rsid w:val="005B5CB0"/>
    <w:rsid w:val="005B5DEC"/>
    <w:rsid w:val="005B5F79"/>
    <w:rsid w:val="005B61FB"/>
    <w:rsid w:val="005B62CF"/>
    <w:rsid w:val="005B681A"/>
    <w:rsid w:val="005B792A"/>
    <w:rsid w:val="005B79D5"/>
    <w:rsid w:val="005B7AC9"/>
    <w:rsid w:val="005B7CBD"/>
    <w:rsid w:val="005B7E13"/>
    <w:rsid w:val="005C0ADE"/>
    <w:rsid w:val="005C0F2F"/>
    <w:rsid w:val="005C0F93"/>
    <w:rsid w:val="005C1017"/>
    <w:rsid w:val="005C10B8"/>
    <w:rsid w:val="005C1262"/>
    <w:rsid w:val="005C142D"/>
    <w:rsid w:val="005C16EA"/>
    <w:rsid w:val="005C1734"/>
    <w:rsid w:val="005C18C5"/>
    <w:rsid w:val="005C1AD8"/>
    <w:rsid w:val="005C1CAE"/>
    <w:rsid w:val="005C1E31"/>
    <w:rsid w:val="005C21D0"/>
    <w:rsid w:val="005C2867"/>
    <w:rsid w:val="005C29C3"/>
    <w:rsid w:val="005C2AE7"/>
    <w:rsid w:val="005C2BB3"/>
    <w:rsid w:val="005C3084"/>
    <w:rsid w:val="005C30D3"/>
    <w:rsid w:val="005C3A7D"/>
    <w:rsid w:val="005C3C57"/>
    <w:rsid w:val="005C3FD8"/>
    <w:rsid w:val="005C3FF1"/>
    <w:rsid w:val="005C40BC"/>
    <w:rsid w:val="005C422D"/>
    <w:rsid w:val="005C44DB"/>
    <w:rsid w:val="005C46B5"/>
    <w:rsid w:val="005C4947"/>
    <w:rsid w:val="005C4CEB"/>
    <w:rsid w:val="005C5273"/>
    <w:rsid w:val="005C5A7D"/>
    <w:rsid w:val="005C5F4D"/>
    <w:rsid w:val="005C6289"/>
    <w:rsid w:val="005C629C"/>
    <w:rsid w:val="005C63E4"/>
    <w:rsid w:val="005C647E"/>
    <w:rsid w:val="005C6579"/>
    <w:rsid w:val="005C6806"/>
    <w:rsid w:val="005C686F"/>
    <w:rsid w:val="005C69CB"/>
    <w:rsid w:val="005C6C25"/>
    <w:rsid w:val="005C6EA5"/>
    <w:rsid w:val="005C7156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66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2CE"/>
    <w:rsid w:val="005D248F"/>
    <w:rsid w:val="005D2925"/>
    <w:rsid w:val="005D2B86"/>
    <w:rsid w:val="005D2BBE"/>
    <w:rsid w:val="005D2C5C"/>
    <w:rsid w:val="005D2C8D"/>
    <w:rsid w:val="005D3014"/>
    <w:rsid w:val="005D319F"/>
    <w:rsid w:val="005D3239"/>
    <w:rsid w:val="005D3258"/>
    <w:rsid w:val="005D34AA"/>
    <w:rsid w:val="005D3511"/>
    <w:rsid w:val="005D3623"/>
    <w:rsid w:val="005D3660"/>
    <w:rsid w:val="005D3A08"/>
    <w:rsid w:val="005D3B35"/>
    <w:rsid w:val="005D3C11"/>
    <w:rsid w:val="005D3DC4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960"/>
    <w:rsid w:val="005D5F7D"/>
    <w:rsid w:val="005D6520"/>
    <w:rsid w:val="005D674C"/>
    <w:rsid w:val="005D6A82"/>
    <w:rsid w:val="005D6C7D"/>
    <w:rsid w:val="005D70EA"/>
    <w:rsid w:val="005D7740"/>
    <w:rsid w:val="005D789D"/>
    <w:rsid w:val="005D7959"/>
    <w:rsid w:val="005D7A61"/>
    <w:rsid w:val="005D7AB3"/>
    <w:rsid w:val="005D7C27"/>
    <w:rsid w:val="005D7C2F"/>
    <w:rsid w:val="005D7DAA"/>
    <w:rsid w:val="005D7F59"/>
    <w:rsid w:val="005E01E0"/>
    <w:rsid w:val="005E02F0"/>
    <w:rsid w:val="005E05A6"/>
    <w:rsid w:val="005E05BF"/>
    <w:rsid w:val="005E0718"/>
    <w:rsid w:val="005E09BF"/>
    <w:rsid w:val="005E0B1E"/>
    <w:rsid w:val="005E0F82"/>
    <w:rsid w:val="005E1013"/>
    <w:rsid w:val="005E118C"/>
    <w:rsid w:val="005E136F"/>
    <w:rsid w:val="005E138C"/>
    <w:rsid w:val="005E16BF"/>
    <w:rsid w:val="005E18C0"/>
    <w:rsid w:val="005E1943"/>
    <w:rsid w:val="005E19B4"/>
    <w:rsid w:val="005E19CD"/>
    <w:rsid w:val="005E1C96"/>
    <w:rsid w:val="005E1E74"/>
    <w:rsid w:val="005E1EE7"/>
    <w:rsid w:val="005E2035"/>
    <w:rsid w:val="005E217C"/>
    <w:rsid w:val="005E2812"/>
    <w:rsid w:val="005E2BCA"/>
    <w:rsid w:val="005E2CB8"/>
    <w:rsid w:val="005E2FC2"/>
    <w:rsid w:val="005E338F"/>
    <w:rsid w:val="005E37AF"/>
    <w:rsid w:val="005E391A"/>
    <w:rsid w:val="005E3956"/>
    <w:rsid w:val="005E3C68"/>
    <w:rsid w:val="005E46A7"/>
    <w:rsid w:val="005E46C2"/>
    <w:rsid w:val="005E4891"/>
    <w:rsid w:val="005E49F2"/>
    <w:rsid w:val="005E4B96"/>
    <w:rsid w:val="005E4C17"/>
    <w:rsid w:val="005E4DD4"/>
    <w:rsid w:val="005E4DFA"/>
    <w:rsid w:val="005E4F0B"/>
    <w:rsid w:val="005E513F"/>
    <w:rsid w:val="005E530D"/>
    <w:rsid w:val="005E534E"/>
    <w:rsid w:val="005E5416"/>
    <w:rsid w:val="005E5425"/>
    <w:rsid w:val="005E5587"/>
    <w:rsid w:val="005E567D"/>
    <w:rsid w:val="005E56C7"/>
    <w:rsid w:val="005E56FD"/>
    <w:rsid w:val="005E57F5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AEC"/>
    <w:rsid w:val="005E6BCB"/>
    <w:rsid w:val="005E6C9F"/>
    <w:rsid w:val="005E73C2"/>
    <w:rsid w:val="005E7558"/>
    <w:rsid w:val="005E7A2B"/>
    <w:rsid w:val="005E7A79"/>
    <w:rsid w:val="005E7A84"/>
    <w:rsid w:val="005E7BD4"/>
    <w:rsid w:val="005E7E5C"/>
    <w:rsid w:val="005F0059"/>
    <w:rsid w:val="005F038D"/>
    <w:rsid w:val="005F03E6"/>
    <w:rsid w:val="005F06B3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0B7"/>
    <w:rsid w:val="005F22BC"/>
    <w:rsid w:val="005F2313"/>
    <w:rsid w:val="005F2549"/>
    <w:rsid w:val="005F2818"/>
    <w:rsid w:val="005F2A90"/>
    <w:rsid w:val="005F2A9D"/>
    <w:rsid w:val="005F2C21"/>
    <w:rsid w:val="005F30B5"/>
    <w:rsid w:val="005F3326"/>
    <w:rsid w:val="005F3351"/>
    <w:rsid w:val="005F3440"/>
    <w:rsid w:val="005F351E"/>
    <w:rsid w:val="005F3CB3"/>
    <w:rsid w:val="005F3F67"/>
    <w:rsid w:val="005F3F7D"/>
    <w:rsid w:val="005F4045"/>
    <w:rsid w:val="005F4549"/>
    <w:rsid w:val="005F4583"/>
    <w:rsid w:val="005F4804"/>
    <w:rsid w:val="005F4933"/>
    <w:rsid w:val="005F4959"/>
    <w:rsid w:val="005F4D72"/>
    <w:rsid w:val="005F5101"/>
    <w:rsid w:val="005F53A2"/>
    <w:rsid w:val="005F5A1D"/>
    <w:rsid w:val="005F5DBD"/>
    <w:rsid w:val="005F5E71"/>
    <w:rsid w:val="005F620A"/>
    <w:rsid w:val="005F655A"/>
    <w:rsid w:val="005F656E"/>
    <w:rsid w:val="005F68B7"/>
    <w:rsid w:val="005F70FB"/>
    <w:rsid w:val="005F7234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50F"/>
    <w:rsid w:val="0060151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2BE9"/>
    <w:rsid w:val="00602D1B"/>
    <w:rsid w:val="00603065"/>
    <w:rsid w:val="006032FB"/>
    <w:rsid w:val="0060337C"/>
    <w:rsid w:val="0060339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48D6"/>
    <w:rsid w:val="006050F7"/>
    <w:rsid w:val="00605354"/>
    <w:rsid w:val="0060557F"/>
    <w:rsid w:val="0060575A"/>
    <w:rsid w:val="006059EE"/>
    <w:rsid w:val="00605A36"/>
    <w:rsid w:val="006062DD"/>
    <w:rsid w:val="00606363"/>
    <w:rsid w:val="006063A2"/>
    <w:rsid w:val="00606513"/>
    <w:rsid w:val="0060662F"/>
    <w:rsid w:val="00606714"/>
    <w:rsid w:val="006070AE"/>
    <w:rsid w:val="006073C0"/>
    <w:rsid w:val="00607638"/>
    <w:rsid w:val="006076FC"/>
    <w:rsid w:val="006102C5"/>
    <w:rsid w:val="0061043C"/>
    <w:rsid w:val="00610473"/>
    <w:rsid w:val="00610ADE"/>
    <w:rsid w:val="00610B27"/>
    <w:rsid w:val="00610BFB"/>
    <w:rsid w:val="00610D5B"/>
    <w:rsid w:val="00610D7B"/>
    <w:rsid w:val="00610E2E"/>
    <w:rsid w:val="0061129F"/>
    <w:rsid w:val="00611B2F"/>
    <w:rsid w:val="00611E72"/>
    <w:rsid w:val="0061218E"/>
    <w:rsid w:val="006123A2"/>
    <w:rsid w:val="006123BA"/>
    <w:rsid w:val="00612469"/>
    <w:rsid w:val="0061268C"/>
    <w:rsid w:val="00612AA2"/>
    <w:rsid w:val="00612E78"/>
    <w:rsid w:val="00613146"/>
    <w:rsid w:val="006132EC"/>
    <w:rsid w:val="0061353B"/>
    <w:rsid w:val="00613713"/>
    <w:rsid w:val="00613ACF"/>
    <w:rsid w:val="00613E2A"/>
    <w:rsid w:val="006141BA"/>
    <w:rsid w:val="00614470"/>
    <w:rsid w:val="00614622"/>
    <w:rsid w:val="00614A23"/>
    <w:rsid w:val="00614A7C"/>
    <w:rsid w:val="00614B75"/>
    <w:rsid w:val="00614D51"/>
    <w:rsid w:val="00614E1E"/>
    <w:rsid w:val="00615908"/>
    <w:rsid w:val="00615BA9"/>
    <w:rsid w:val="00615FCD"/>
    <w:rsid w:val="00616050"/>
    <w:rsid w:val="006162EC"/>
    <w:rsid w:val="0061685D"/>
    <w:rsid w:val="0061696A"/>
    <w:rsid w:val="00616AD2"/>
    <w:rsid w:val="00616BA2"/>
    <w:rsid w:val="00616DDB"/>
    <w:rsid w:val="0061700B"/>
    <w:rsid w:val="00617112"/>
    <w:rsid w:val="00617190"/>
    <w:rsid w:val="006173AF"/>
    <w:rsid w:val="006174E0"/>
    <w:rsid w:val="00617570"/>
    <w:rsid w:val="006175FB"/>
    <w:rsid w:val="006178BC"/>
    <w:rsid w:val="0062038E"/>
    <w:rsid w:val="006205C1"/>
    <w:rsid w:val="00620753"/>
    <w:rsid w:val="00620E6F"/>
    <w:rsid w:val="00621000"/>
    <w:rsid w:val="0062101D"/>
    <w:rsid w:val="0062115E"/>
    <w:rsid w:val="00621477"/>
    <w:rsid w:val="0062147E"/>
    <w:rsid w:val="0062180E"/>
    <w:rsid w:val="006218F7"/>
    <w:rsid w:val="00621E5B"/>
    <w:rsid w:val="006220A0"/>
    <w:rsid w:val="00622234"/>
    <w:rsid w:val="006227ED"/>
    <w:rsid w:val="00622832"/>
    <w:rsid w:val="0062293E"/>
    <w:rsid w:val="00622EAE"/>
    <w:rsid w:val="00622FA5"/>
    <w:rsid w:val="006230DF"/>
    <w:rsid w:val="006231B0"/>
    <w:rsid w:val="00623373"/>
    <w:rsid w:val="0062340D"/>
    <w:rsid w:val="00623431"/>
    <w:rsid w:val="00623AE5"/>
    <w:rsid w:val="00623AEA"/>
    <w:rsid w:val="00623C0E"/>
    <w:rsid w:val="00623E97"/>
    <w:rsid w:val="00623F61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474"/>
    <w:rsid w:val="006256DB"/>
    <w:rsid w:val="00625743"/>
    <w:rsid w:val="00625749"/>
    <w:rsid w:val="0062576A"/>
    <w:rsid w:val="00625806"/>
    <w:rsid w:val="0062583A"/>
    <w:rsid w:val="00625A38"/>
    <w:rsid w:val="00625B5D"/>
    <w:rsid w:val="00625C0C"/>
    <w:rsid w:val="00625E7C"/>
    <w:rsid w:val="0062606D"/>
    <w:rsid w:val="0062619F"/>
    <w:rsid w:val="0062624E"/>
    <w:rsid w:val="00626274"/>
    <w:rsid w:val="00626564"/>
    <w:rsid w:val="00626661"/>
    <w:rsid w:val="0062676E"/>
    <w:rsid w:val="006267EB"/>
    <w:rsid w:val="00626A13"/>
    <w:rsid w:val="00626C53"/>
    <w:rsid w:val="00626CC4"/>
    <w:rsid w:val="00626D59"/>
    <w:rsid w:val="00626F45"/>
    <w:rsid w:val="006273BD"/>
    <w:rsid w:val="00627960"/>
    <w:rsid w:val="00627F24"/>
    <w:rsid w:val="00630389"/>
    <w:rsid w:val="0063051C"/>
    <w:rsid w:val="006307AE"/>
    <w:rsid w:val="0063088E"/>
    <w:rsid w:val="006308F9"/>
    <w:rsid w:val="00630B78"/>
    <w:rsid w:val="00630C1F"/>
    <w:rsid w:val="00630FA6"/>
    <w:rsid w:val="00630FA7"/>
    <w:rsid w:val="00631063"/>
    <w:rsid w:val="00631083"/>
    <w:rsid w:val="006311F7"/>
    <w:rsid w:val="006312FE"/>
    <w:rsid w:val="0063148F"/>
    <w:rsid w:val="0063190E"/>
    <w:rsid w:val="00631937"/>
    <w:rsid w:val="00631C9B"/>
    <w:rsid w:val="00631F6C"/>
    <w:rsid w:val="006321DD"/>
    <w:rsid w:val="006322F9"/>
    <w:rsid w:val="0063253F"/>
    <w:rsid w:val="006326A8"/>
    <w:rsid w:val="00632960"/>
    <w:rsid w:val="00632AE2"/>
    <w:rsid w:val="00632CD8"/>
    <w:rsid w:val="00633085"/>
    <w:rsid w:val="00633132"/>
    <w:rsid w:val="0063328E"/>
    <w:rsid w:val="00633507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DA7"/>
    <w:rsid w:val="00634E5C"/>
    <w:rsid w:val="00634EDF"/>
    <w:rsid w:val="006352DC"/>
    <w:rsid w:val="0063554F"/>
    <w:rsid w:val="00635564"/>
    <w:rsid w:val="006358AE"/>
    <w:rsid w:val="00635902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6B4"/>
    <w:rsid w:val="00636716"/>
    <w:rsid w:val="00636784"/>
    <w:rsid w:val="006367FE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2F2"/>
    <w:rsid w:val="00640796"/>
    <w:rsid w:val="00640990"/>
    <w:rsid w:val="00640B19"/>
    <w:rsid w:val="00640C2E"/>
    <w:rsid w:val="006412FA"/>
    <w:rsid w:val="00641591"/>
    <w:rsid w:val="006415CF"/>
    <w:rsid w:val="00641707"/>
    <w:rsid w:val="00641761"/>
    <w:rsid w:val="00641A74"/>
    <w:rsid w:val="00641A77"/>
    <w:rsid w:val="00641AC2"/>
    <w:rsid w:val="00641AFB"/>
    <w:rsid w:val="00641C15"/>
    <w:rsid w:val="0064204D"/>
    <w:rsid w:val="0064231F"/>
    <w:rsid w:val="00642525"/>
    <w:rsid w:val="0064296E"/>
    <w:rsid w:val="00642B36"/>
    <w:rsid w:val="00642CD0"/>
    <w:rsid w:val="00642EF5"/>
    <w:rsid w:val="00643283"/>
    <w:rsid w:val="006432C1"/>
    <w:rsid w:val="00643435"/>
    <w:rsid w:val="006436DF"/>
    <w:rsid w:val="00643717"/>
    <w:rsid w:val="0064388E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4E2C"/>
    <w:rsid w:val="006453D5"/>
    <w:rsid w:val="00645E08"/>
    <w:rsid w:val="00645FB6"/>
    <w:rsid w:val="00646054"/>
    <w:rsid w:val="006460BD"/>
    <w:rsid w:val="006463D9"/>
    <w:rsid w:val="00646597"/>
    <w:rsid w:val="0064671B"/>
    <w:rsid w:val="00646CC7"/>
    <w:rsid w:val="006473D1"/>
    <w:rsid w:val="00647928"/>
    <w:rsid w:val="00647DB9"/>
    <w:rsid w:val="00647ED0"/>
    <w:rsid w:val="00650105"/>
    <w:rsid w:val="0065046F"/>
    <w:rsid w:val="00650665"/>
    <w:rsid w:val="006508CB"/>
    <w:rsid w:val="00650C11"/>
    <w:rsid w:val="006515A6"/>
    <w:rsid w:val="006518F1"/>
    <w:rsid w:val="00651FA9"/>
    <w:rsid w:val="0065210E"/>
    <w:rsid w:val="006523AD"/>
    <w:rsid w:val="006523C6"/>
    <w:rsid w:val="00652457"/>
    <w:rsid w:val="00652568"/>
    <w:rsid w:val="00652976"/>
    <w:rsid w:val="00652BD8"/>
    <w:rsid w:val="00652C6A"/>
    <w:rsid w:val="00652D75"/>
    <w:rsid w:val="00652DD1"/>
    <w:rsid w:val="00652FA4"/>
    <w:rsid w:val="00653076"/>
    <w:rsid w:val="0065354F"/>
    <w:rsid w:val="00653764"/>
    <w:rsid w:val="00653A6E"/>
    <w:rsid w:val="00653ACA"/>
    <w:rsid w:val="00653BE7"/>
    <w:rsid w:val="00653F50"/>
    <w:rsid w:val="0065455D"/>
    <w:rsid w:val="006546CC"/>
    <w:rsid w:val="00654A82"/>
    <w:rsid w:val="006551F3"/>
    <w:rsid w:val="00655252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266"/>
    <w:rsid w:val="006574C9"/>
    <w:rsid w:val="0065760B"/>
    <w:rsid w:val="006577CC"/>
    <w:rsid w:val="006578E0"/>
    <w:rsid w:val="00657E0B"/>
    <w:rsid w:val="00660534"/>
    <w:rsid w:val="00660B04"/>
    <w:rsid w:val="00660B89"/>
    <w:rsid w:val="00660C8A"/>
    <w:rsid w:val="00660DA8"/>
    <w:rsid w:val="00660E04"/>
    <w:rsid w:val="00660E54"/>
    <w:rsid w:val="00660F87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523"/>
    <w:rsid w:val="00664DBB"/>
    <w:rsid w:val="00665279"/>
    <w:rsid w:val="006654AF"/>
    <w:rsid w:val="0066565F"/>
    <w:rsid w:val="00665702"/>
    <w:rsid w:val="00665742"/>
    <w:rsid w:val="006658DA"/>
    <w:rsid w:val="00665CB1"/>
    <w:rsid w:val="00665D5D"/>
    <w:rsid w:val="006660B3"/>
    <w:rsid w:val="006666FD"/>
    <w:rsid w:val="00666D03"/>
    <w:rsid w:val="00666E0F"/>
    <w:rsid w:val="00666F77"/>
    <w:rsid w:val="00667062"/>
    <w:rsid w:val="006670FD"/>
    <w:rsid w:val="00667104"/>
    <w:rsid w:val="00667588"/>
    <w:rsid w:val="00667671"/>
    <w:rsid w:val="006678FB"/>
    <w:rsid w:val="00667EAC"/>
    <w:rsid w:val="00670351"/>
    <w:rsid w:val="0067040E"/>
    <w:rsid w:val="0067070E"/>
    <w:rsid w:val="006709A8"/>
    <w:rsid w:val="00670A17"/>
    <w:rsid w:val="00670A29"/>
    <w:rsid w:val="00670C61"/>
    <w:rsid w:val="00671069"/>
    <w:rsid w:val="006713F8"/>
    <w:rsid w:val="006717A5"/>
    <w:rsid w:val="00671A47"/>
    <w:rsid w:val="00671A49"/>
    <w:rsid w:val="00671A4A"/>
    <w:rsid w:val="00671B73"/>
    <w:rsid w:val="00671D0F"/>
    <w:rsid w:val="00671D15"/>
    <w:rsid w:val="006722CC"/>
    <w:rsid w:val="006722D8"/>
    <w:rsid w:val="0067240C"/>
    <w:rsid w:val="00672444"/>
    <w:rsid w:val="006724D8"/>
    <w:rsid w:val="006725DD"/>
    <w:rsid w:val="006726EE"/>
    <w:rsid w:val="00672A85"/>
    <w:rsid w:val="00672E64"/>
    <w:rsid w:val="00672F0E"/>
    <w:rsid w:val="00673193"/>
    <w:rsid w:val="006731A0"/>
    <w:rsid w:val="00673582"/>
    <w:rsid w:val="006737A5"/>
    <w:rsid w:val="00673FF1"/>
    <w:rsid w:val="0067441C"/>
    <w:rsid w:val="006744D9"/>
    <w:rsid w:val="00674DBA"/>
    <w:rsid w:val="00675006"/>
    <w:rsid w:val="00675043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146"/>
    <w:rsid w:val="006763AD"/>
    <w:rsid w:val="0067642D"/>
    <w:rsid w:val="00676509"/>
    <w:rsid w:val="006765E2"/>
    <w:rsid w:val="006767DB"/>
    <w:rsid w:val="00676AED"/>
    <w:rsid w:val="006771D9"/>
    <w:rsid w:val="00677599"/>
    <w:rsid w:val="006776AA"/>
    <w:rsid w:val="006777DD"/>
    <w:rsid w:val="0067795E"/>
    <w:rsid w:val="00677A70"/>
    <w:rsid w:val="00677FB7"/>
    <w:rsid w:val="006801CF"/>
    <w:rsid w:val="006802CB"/>
    <w:rsid w:val="006804C1"/>
    <w:rsid w:val="00680629"/>
    <w:rsid w:val="00680720"/>
    <w:rsid w:val="00680887"/>
    <w:rsid w:val="006809F7"/>
    <w:rsid w:val="00680B27"/>
    <w:rsid w:val="00680EDF"/>
    <w:rsid w:val="00680F82"/>
    <w:rsid w:val="00681250"/>
    <w:rsid w:val="006812E4"/>
    <w:rsid w:val="00681359"/>
    <w:rsid w:val="006816AA"/>
    <w:rsid w:val="00681820"/>
    <w:rsid w:val="00681853"/>
    <w:rsid w:val="00681B13"/>
    <w:rsid w:val="00681B28"/>
    <w:rsid w:val="00681D23"/>
    <w:rsid w:val="00682099"/>
    <w:rsid w:val="00682652"/>
    <w:rsid w:val="00682B05"/>
    <w:rsid w:val="00682C79"/>
    <w:rsid w:val="00682D18"/>
    <w:rsid w:val="00682D79"/>
    <w:rsid w:val="00682E09"/>
    <w:rsid w:val="00682E97"/>
    <w:rsid w:val="00683306"/>
    <w:rsid w:val="0068330C"/>
    <w:rsid w:val="0068337E"/>
    <w:rsid w:val="00683713"/>
    <w:rsid w:val="00683AC2"/>
    <w:rsid w:val="00683F7E"/>
    <w:rsid w:val="006843AF"/>
    <w:rsid w:val="00684669"/>
    <w:rsid w:val="00684731"/>
    <w:rsid w:val="00684860"/>
    <w:rsid w:val="00684C1F"/>
    <w:rsid w:val="00684CED"/>
    <w:rsid w:val="00685270"/>
    <w:rsid w:val="006853CF"/>
    <w:rsid w:val="00685400"/>
    <w:rsid w:val="00685537"/>
    <w:rsid w:val="00685AB6"/>
    <w:rsid w:val="00686273"/>
    <w:rsid w:val="00686460"/>
    <w:rsid w:val="006866C0"/>
    <w:rsid w:val="006866EF"/>
    <w:rsid w:val="00686E5B"/>
    <w:rsid w:val="00686E9E"/>
    <w:rsid w:val="00687024"/>
    <w:rsid w:val="006870D0"/>
    <w:rsid w:val="0068735B"/>
    <w:rsid w:val="006875D5"/>
    <w:rsid w:val="006876A4"/>
    <w:rsid w:val="006876E1"/>
    <w:rsid w:val="00687712"/>
    <w:rsid w:val="0068787F"/>
    <w:rsid w:val="00687CE3"/>
    <w:rsid w:val="00687D72"/>
    <w:rsid w:val="00687F75"/>
    <w:rsid w:val="00687FF9"/>
    <w:rsid w:val="0069034F"/>
    <w:rsid w:val="006909BD"/>
    <w:rsid w:val="00690C3C"/>
    <w:rsid w:val="00690C6D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AEC"/>
    <w:rsid w:val="00691D31"/>
    <w:rsid w:val="006923B0"/>
    <w:rsid w:val="006924C8"/>
    <w:rsid w:val="0069257A"/>
    <w:rsid w:val="006925B3"/>
    <w:rsid w:val="00692967"/>
    <w:rsid w:val="00692A4D"/>
    <w:rsid w:val="00692E62"/>
    <w:rsid w:val="00693165"/>
    <w:rsid w:val="00693469"/>
    <w:rsid w:val="006937D5"/>
    <w:rsid w:val="006939FD"/>
    <w:rsid w:val="00693A4B"/>
    <w:rsid w:val="00693DE0"/>
    <w:rsid w:val="00693E97"/>
    <w:rsid w:val="00693F7B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949"/>
    <w:rsid w:val="0069697C"/>
    <w:rsid w:val="00696BB5"/>
    <w:rsid w:val="00696C3B"/>
    <w:rsid w:val="00696D35"/>
    <w:rsid w:val="006970D6"/>
    <w:rsid w:val="00697217"/>
    <w:rsid w:val="00697273"/>
    <w:rsid w:val="006972CA"/>
    <w:rsid w:val="0069751D"/>
    <w:rsid w:val="00697786"/>
    <w:rsid w:val="0069787D"/>
    <w:rsid w:val="00697953"/>
    <w:rsid w:val="006979FD"/>
    <w:rsid w:val="00697A58"/>
    <w:rsid w:val="00697BB9"/>
    <w:rsid w:val="00697D74"/>
    <w:rsid w:val="006A0187"/>
    <w:rsid w:val="006A0382"/>
    <w:rsid w:val="006A0860"/>
    <w:rsid w:val="006A0FC3"/>
    <w:rsid w:val="006A10F5"/>
    <w:rsid w:val="006A111F"/>
    <w:rsid w:val="006A116F"/>
    <w:rsid w:val="006A12DE"/>
    <w:rsid w:val="006A1679"/>
    <w:rsid w:val="006A194F"/>
    <w:rsid w:val="006A1D7C"/>
    <w:rsid w:val="006A1DC3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7B1"/>
    <w:rsid w:val="006A37EB"/>
    <w:rsid w:val="006A392E"/>
    <w:rsid w:val="006A3ED6"/>
    <w:rsid w:val="006A4696"/>
    <w:rsid w:val="006A48E3"/>
    <w:rsid w:val="006A4C02"/>
    <w:rsid w:val="006A4DAA"/>
    <w:rsid w:val="006A4FF4"/>
    <w:rsid w:val="006A5235"/>
    <w:rsid w:val="006A5467"/>
    <w:rsid w:val="006A549A"/>
    <w:rsid w:val="006A5D49"/>
    <w:rsid w:val="006A64C8"/>
    <w:rsid w:val="006A64F9"/>
    <w:rsid w:val="006A689B"/>
    <w:rsid w:val="006A6A94"/>
    <w:rsid w:val="006A6B7C"/>
    <w:rsid w:val="006A7EBF"/>
    <w:rsid w:val="006B0041"/>
    <w:rsid w:val="006B0098"/>
    <w:rsid w:val="006B00E8"/>
    <w:rsid w:val="006B0113"/>
    <w:rsid w:val="006B02E7"/>
    <w:rsid w:val="006B03AA"/>
    <w:rsid w:val="006B0694"/>
    <w:rsid w:val="006B083A"/>
    <w:rsid w:val="006B0935"/>
    <w:rsid w:val="006B0DBB"/>
    <w:rsid w:val="006B0F01"/>
    <w:rsid w:val="006B19ED"/>
    <w:rsid w:val="006B1C59"/>
    <w:rsid w:val="006B1F77"/>
    <w:rsid w:val="006B200D"/>
    <w:rsid w:val="006B29C7"/>
    <w:rsid w:val="006B29D8"/>
    <w:rsid w:val="006B2AD2"/>
    <w:rsid w:val="006B2F0D"/>
    <w:rsid w:val="006B3658"/>
    <w:rsid w:val="006B3A08"/>
    <w:rsid w:val="006B3CCF"/>
    <w:rsid w:val="006B3E16"/>
    <w:rsid w:val="006B411C"/>
    <w:rsid w:val="006B4331"/>
    <w:rsid w:val="006B470D"/>
    <w:rsid w:val="006B49F6"/>
    <w:rsid w:val="006B49FE"/>
    <w:rsid w:val="006B5443"/>
    <w:rsid w:val="006B54B5"/>
    <w:rsid w:val="006B560D"/>
    <w:rsid w:val="006B568C"/>
    <w:rsid w:val="006B56B5"/>
    <w:rsid w:val="006B5806"/>
    <w:rsid w:val="006B59E2"/>
    <w:rsid w:val="006B5A74"/>
    <w:rsid w:val="006B5C12"/>
    <w:rsid w:val="006B5DD2"/>
    <w:rsid w:val="006B5E4A"/>
    <w:rsid w:val="006B5FD8"/>
    <w:rsid w:val="006B657E"/>
    <w:rsid w:val="006B6699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A29"/>
    <w:rsid w:val="006C0A93"/>
    <w:rsid w:val="006C0CAC"/>
    <w:rsid w:val="006C0FCB"/>
    <w:rsid w:val="006C1574"/>
    <w:rsid w:val="006C18B7"/>
    <w:rsid w:val="006C19D1"/>
    <w:rsid w:val="006C19E7"/>
    <w:rsid w:val="006C1FC3"/>
    <w:rsid w:val="006C2541"/>
    <w:rsid w:val="006C25A5"/>
    <w:rsid w:val="006C2722"/>
    <w:rsid w:val="006C294A"/>
    <w:rsid w:val="006C29E2"/>
    <w:rsid w:val="006C2BC5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2EB"/>
    <w:rsid w:val="006C43D4"/>
    <w:rsid w:val="006C44DF"/>
    <w:rsid w:val="006C48DA"/>
    <w:rsid w:val="006C493B"/>
    <w:rsid w:val="006C4972"/>
    <w:rsid w:val="006C4A93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C1F"/>
    <w:rsid w:val="006C5F21"/>
    <w:rsid w:val="006C6300"/>
    <w:rsid w:val="006C67DB"/>
    <w:rsid w:val="006C6A71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8A"/>
    <w:rsid w:val="006D0725"/>
    <w:rsid w:val="006D0E98"/>
    <w:rsid w:val="006D10B8"/>
    <w:rsid w:val="006D1246"/>
    <w:rsid w:val="006D17DA"/>
    <w:rsid w:val="006D218D"/>
    <w:rsid w:val="006D23AD"/>
    <w:rsid w:val="006D243B"/>
    <w:rsid w:val="006D24D4"/>
    <w:rsid w:val="006D26B6"/>
    <w:rsid w:val="006D2840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3F57"/>
    <w:rsid w:val="006D4032"/>
    <w:rsid w:val="006D427C"/>
    <w:rsid w:val="006D4469"/>
    <w:rsid w:val="006D4736"/>
    <w:rsid w:val="006D4813"/>
    <w:rsid w:val="006D48E2"/>
    <w:rsid w:val="006D4A70"/>
    <w:rsid w:val="006D4E84"/>
    <w:rsid w:val="006D50C3"/>
    <w:rsid w:val="006D51F4"/>
    <w:rsid w:val="006D5362"/>
    <w:rsid w:val="006D53C6"/>
    <w:rsid w:val="006D5612"/>
    <w:rsid w:val="006D573B"/>
    <w:rsid w:val="006D5BAA"/>
    <w:rsid w:val="006D63DD"/>
    <w:rsid w:val="006D6427"/>
    <w:rsid w:val="006D684C"/>
    <w:rsid w:val="006D6A8A"/>
    <w:rsid w:val="006D6DC1"/>
    <w:rsid w:val="006D6DF9"/>
    <w:rsid w:val="006D701D"/>
    <w:rsid w:val="006D7134"/>
    <w:rsid w:val="006D739C"/>
    <w:rsid w:val="006D7472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B59"/>
    <w:rsid w:val="006E1C30"/>
    <w:rsid w:val="006E1D6C"/>
    <w:rsid w:val="006E1E83"/>
    <w:rsid w:val="006E2235"/>
    <w:rsid w:val="006E224E"/>
    <w:rsid w:val="006E249F"/>
    <w:rsid w:val="006E24B4"/>
    <w:rsid w:val="006E2795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44"/>
    <w:rsid w:val="006E37D5"/>
    <w:rsid w:val="006E380C"/>
    <w:rsid w:val="006E40DB"/>
    <w:rsid w:val="006E4356"/>
    <w:rsid w:val="006E46D0"/>
    <w:rsid w:val="006E4840"/>
    <w:rsid w:val="006E4978"/>
    <w:rsid w:val="006E4999"/>
    <w:rsid w:val="006E4AA7"/>
    <w:rsid w:val="006E4B34"/>
    <w:rsid w:val="006E52D0"/>
    <w:rsid w:val="006E594D"/>
    <w:rsid w:val="006E5F24"/>
    <w:rsid w:val="006E5F36"/>
    <w:rsid w:val="006E639B"/>
    <w:rsid w:val="006E63E9"/>
    <w:rsid w:val="006E6496"/>
    <w:rsid w:val="006E688B"/>
    <w:rsid w:val="006E6A39"/>
    <w:rsid w:val="006E6AAF"/>
    <w:rsid w:val="006E6F51"/>
    <w:rsid w:val="006E7139"/>
    <w:rsid w:val="006E737F"/>
    <w:rsid w:val="006E74F8"/>
    <w:rsid w:val="006E778F"/>
    <w:rsid w:val="006E7859"/>
    <w:rsid w:val="006E78B0"/>
    <w:rsid w:val="006E7A5F"/>
    <w:rsid w:val="006F0016"/>
    <w:rsid w:val="006F0366"/>
    <w:rsid w:val="006F043E"/>
    <w:rsid w:val="006F05A6"/>
    <w:rsid w:val="006F0861"/>
    <w:rsid w:val="006F0ACE"/>
    <w:rsid w:val="006F0B99"/>
    <w:rsid w:val="006F1462"/>
    <w:rsid w:val="006F1525"/>
    <w:rsid w:val="006F1535"/>
    <w:rsid w:val="006F1573"/>
    <w:rsid w:val="006F15CA"/>
    <w:rsid w:val="006F18C9"/>
    <w:rsid w:val="006F1A5E"/>
    <w:rsid w:val="006F22C2"/>
    <w:rsid w:val="006F23CB"/>
    <w:rsid w:val="006F25EF"/>
    <w:rsid w:val="006F2865"/>
    <w:rsid w:val="006F28D1"/>
    <w:rsid w:val="006F2917"/>
    <w:rsid w:val="006F297B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742"/>
    <w:rsid w:val="006F490C"/>
    <w:rsid w:val="006F4AA6"/>
    <w:rsid w:val="006F4DBC"/>
    <w:rsid w:val="006F4EFC"/>
    <w:rsid w:val="006F4F21"/>
    <w:rsid w:val="006F52D8"/>
    <w:rsid w:val="006F55ED"/>
    <w:rsid w:val="006F5A2F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26A"/>
    <w:rsid w:val="0070138B"/>
    <w:rsid w:val="007014DA"/>
    <w:rsid w:val="00701837"/>
    <w:rsid w:val="00701DA0"/>
    <w:rsid w:val="00701E87"/>
    <w:rsid w:val="007020A4"/>
    <w:rsid w:val="007020EA"/>
    <w:rsid w:val="007021B5"/>
    <w:rsid w:val="007021DC"/>
    <w:rsid w:val="007028D1"/>
    <w:rsid w:val="00702C97"/>
    <w:rsid w:val="007032A1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0A6"/>
    <w:rsid w:val="00704120"/>
    <w:rsid w:val="007041ED"/>
    <w:rsid w:val="007044BD"/>
    <w:rsid w:val="00704757"/>
    <w:rsid w:val="007047D6"/>
    <w:rsid w:val="0070482E"/>
    <w:rsid w:val="007048E2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B0C"/>
    <w:rsid w:val="00706C22"/>
    <w:rsid w:val="00706CEE"/>
    <w:rsid w:val="00706D31"/>
    <w:rsid w:val="007070F0"/>
    <w:rsid w:val="0070733C"/>
    <w:rsid w:val="0070762A"/>
    <w:rsid w:val="0070764E"/>
    <w:rsid w:val="0070786A"/>
    <w:rsid w:val="00707875"/>
    <w:rsid w:val="007079C2"/>
    <w:rsid w:val="00707A97"/>
    <w:rsid w:val="00707B98"/>
    <w:rsid w:val="00707CFB"/>
    <w:rsid w:val="00707F0F"/>
    <w:rsid w:val="0071022E"/>
    <w:rsid w:val="00710581"/>
    <w:rsid w:val="007108D8"/>
    <w:rsid w:val="00710B5D"/>
    <w:rsid w:val="00710F72"/>
    <w:rsid w:val="0071157E"/>
    <w:rsid w:val="007116BE"/>
    <w:rsid w:val="00711EFE"/>
    <w:rsid w:val="00711F11"/>
    <w:rsid w:val="00712B7E"/>
    <w:rsid w:val="00712CBA"/>
    <w:rsid w:val="00712CDC"/>
    <w:rsid w:val="0071306F"/>
    <w:rsid w:val="00713555"/>
    <w:rsid w:val="00713614"/>
    <w:rsid w:val="00713778"/>
    <w:rsid w:val="007137F9"/>
    <w:rsid w:val="0071385F"/>
    <w:rsid w:val="00713C4B"/>
    <w:rsid w:val="00713CA2"/>
    <w:rsid w:val="00713CC8"/>
    <w:rsid w:val="0071401D"/>
    <w:rsid w:val="007140D4"/>
    <w:rsid w:val="0071463C"/>
    <w:rsid w:val="00714694"/>
    <w:rsid w:val="00714876"/>
    <w:rsid w:val="00714FE9"/>
    <w:rsid w:val="007152C5"/>
    <w:rsid w:val="007157A5"/>
    <w:rsid w:val="007158A3"/>
    <w:rsid w:val="00715912"/>
    <w:rsid w:val="007159E0"/>
    <w:rsid w:val="00715D17"/>
    <w:rsid w:val="00715D7D"/>
    <w:rsid w:val="00715F4E"/>
    <w:rsid w:val="00716001"/>
    <w:rsid w:val="00716245"/>
    <w:rsid w:val="0071628D"/>
    <w:rsid w:val="007164BE"/>
    <w:rsid w:val="00716550"/>
    <w:rsid w:val="00716D51"/>
    <w:rsid w:val="00716E18"/>
    <w:rsid w:val="00716F6C"/>
    <w:rsid w:val="00717450"/>
    <w:rsid w:val="00717CA9"/>
    <w:rsid w:val="00717F9A"/>
    <w:rsid w:val="007201D2"/>
    <w:rsid w:val="0072044C"/>
    <w:rsid w:val="007206C6"/>
    <w:rsid w:val="00720BE2"/>
    <w:rsid w:val="00720D3A"/>
    <w:rsid w:val="00721134"/>
    <w:rsid w:val="00721232"/>
    <w:rsid w:val="007212C3"/>
    <w:rsid w:val="007217B0"/>
    <w:rsid w:val="00721830"/>
    <w:rsid w:val="007219C9"/>
    <w:rsid w:val="00721C31"/>
    <w:rsid w:val="00721CB7"/>
    <w:rsid w:val="00721E52"/>
    <w:rsid w:val="00721ECA"/>
    <w:rsid w:val="00721FD3"/>
    <w:rsid w:val="00721FFA"/>
    <w:rsid w:val="0072206D"/>
    <w:rsid w:val="0072248C"/>
    <w:rsid w:val="007225D7"/>
    <w:rsid w:val="007227D7"/>
    <w:rsid w:val="00722B07"/>
    <w:rsid w:val="00722D1A"/>
    <w:rsid w:val="00722DAA"/>
    <w:rsid w:val="00722DE1"/>
    <w:rsid w:val="00723562"/>
    <w:rsid w:val="0072359D"/>
    <w:rsid w:val="007236F8"/>
    <w:rsid w:val="00723943"/>
    <w:rsid w:val="00723DD1"/>
    <w:rsid w:val="00723EA4"/>
    <w:rsid w:val="00723F25"/>
    <w:rsid w:val="0072448E"/>
    <w:rsid w:val="0072481E"/>
    <w:rsid w:val="00724FD7"/>
    <w:rsid w:val="0072507A"/>
    <w:rsid w:val="0072553A"/>
    <w:rsid w:val="00725542"/>
    <w:rsid w:val="007255B7"/>
    <w:rsid w:val="007258D2"/>
    <w:rsid w:val="00725C03"/>
    <w:rsid w:val="00725FDB"/>
    <w:rsid w:val="0072664F"/>
    <w:rsid w:val="00726709"/>
    <w:rsid w:val="007269D8"/>
    <w:rsid w:val="00726A9B"/>
    <w:rsid w:val="00726ACD"/>
    <w:rsid w:val="00726B18"/>
    <w:rsid w:val="00727039"/>
    <w:rsid w:val="00727071"/>
    <w:rsid w:val="00727242"/>
    <w:rsid w:val="00727470"/>
    <w:rsid w:val="00727661"/>
    <w:rsid w:val="007277BB"/>
    <w:rsid w:val="00727BF7"/>
    <w:rsid w:val="00727D25"/>
    <w:rsid w:val="00727D65"/>
    <w:rsid w:val="00727E45"/>
    <w:rsid w:val="00730212"/>
    <w:rsid w:val="007305C3"/>
    <w:rsid w:val="00730600"/>
    <w:rsid w:val="007307A3"/>
    <w:rsid w:val="00730974"/>
    <w:rsid w:val="00730AD3"/>
    <w:rsid w:val="00730AF5"/>
    <w:rsid w:val="00730E00"/>
    <w:rsid w:val="00731013"/>
    <w:rsid w:val="007315AF"/>
    <w:rsid w:val="0073169F"/>
    <w:rsid w:val="007319ED"/>
    <w:rsid w:val="00731A07"/>
    <w:rsid w:val="00731B07"/>
    <w:rsid w:val="00731B2C"/>
    <w:rsid w:val="00731CA5"/>
    <w:rsid w:val="00731D1E"/>
    <w:rsid w:val="0073269C"/>
    <w:rsid w:val="00732806"/>
    <w:rsid w:val="00732A04"/>
    <w:rsid w:val="00732B0D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864"/>
    <w:rsid w:val="00734C93"/>
    <w:rsid w:val="0073503C"/>
    <w:rsid w:val="00735177"/>
    <w:rsid w:val="007351F2"/>
    <w:rsid w:val="00735361"/>
    <w:rsid w:val="007357AE"/>
    <w:rsid w:val="007357D1"/>
    <w:rsid w:val="00735906"/>
    <w:rsid w:val="00735B9A"/>
    <w:rsid w:val="00735FE7"/>
    <w:rsid w:val="00736352"/>
    <w:rsid w:val="00736894"/>
    <w:rsid w:val="00736999"/>
    <w:rsid w:val="00736A04"/>
    <w:rsid w:val="00736B05"/>
    <w:rsid w:val="00736D14"/>
    <w:rsid w:val="00736D20"/>
    <w:rsid w:val="00737096"/>
    <w:rsid w:val="00737B54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D24"/>
    <w:rsid w:val="00740E42"/>
    <w:rsid w:val="007411C3"/>
    <w:rsid w:val="0074134F"/>
    <w:rsid w:val="0074158B"/>
    <w:rsid w:val="0074161B"/>
    <w:rsid w:val="0074184B"/>
    <w:rsid w:val="007418CE"/>
    <w:rsid w:val="00741EA7"/>
    <w:rsid w:val="00741ED7"/>
    <w:rsid w:val="00742191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8DA"/>
    <w:rsid w:val="00743917"/>
    <w:rsid w:val="00743BC9"/>
    <w:rsid w:val="00743C64"/>
    <w:rsid w:val="00744219"/>
    <w:rsid w:val="00744446"/>
    <w:rsid w:val="007444B1"/>
    <w:rsid w:val="00744955"/>
    <w:rsid w:val="00744AA2"/>
    <w:rsid w:val="00744B60"/>
    <w:rsid w:val="00744B8C"/>
    <w:rsid w:val="00745006"/>
    <w:rsid w:val="0074507D"/>
    <w:rsid w:val="007450AB"/>
    <w:rsid w:val="007452CF"/>
    <w:rsid w:val="00745344"/>
    <w:rsid w:val="0074548A"/>
    <w:rsid w:val="00745600"/>
    <w:rsid w:val="0074562B"/>
    <w:rsid w:val="00745AAB"/>
    <w:rsid w:val="00745BF4"/>
    <w:rsid w:val="00745D7A"/>
    <w:rsid w:val="00746184"/>
    <w:rsid w:val="0074659C"/>
    <w:rsid w:val="0074697D"/>
    <w:rsid w:val="00746F72"/>
    <w:rsid w:val="0074727C"/>
    <w:rsid w:val="0074732F"/>
    <w:rsid w:val="007477BA"/>
    <w:rsid w:val="00747AF0"/>
    <w:rsid w:val="00747B09"/>
    <w:rsid w:val="00747FBF"/>
    <w:rsid w:val="00750207"/>
    <w:rsid w:val="00750444"/>
    <w:rsid w:val="00750AB1"/>
    <w:rsid w:val="00750C3A"/>
    <w:rsid w:val="00751067"/>
    <w:rsid w:val="00751776"/>
    <w:rsid w:val="007519F3"/>
    <w:rsid w:val="00751ACE"/>
    <w:rsid w:val="00751B1D"/>
    <w:rsid w:val="00751B41"/>
    <w:rsid w:val="00751CF0"/>
    <w:rsid w:val="007520B7"/>
    <w:rsid w:val="007523CC"/>
    <w:rsid w:val="0075243F"/>
    <w:rsid w:val="00752529"/>
    <w:rsid w:val="007525A6"/>
    <w:rsid w:val="00752608"/>
    <w:rsid w:val="0075280B"/>
    <w:rsid w:val="00752882"/>
    <w:rsid w:val="00752974"/>
    <w:rsid w:val="00752E7F"/>
    <w:rsid w:val="0075319C"/>
    <w:rsid w:val="007531C3"/>
    <w:rsid w:val="00753A1B"/>
    <w:rsid w:val="00753B3E"/>
    <w:rsid w:val="00753F5D"/>
    <w:rsid w:val="00754124"/>
    <w:rsid w:val="0075456C"/>
    <w:rsid w:val="00754F83"/>
    <w:rsid w:val="007550B4"/>
    <w:rsid w:val="00755327"/>
    <w:rsid w:val="007553BC"/>
    <w:rsid w:val="00755446"/>
    <w:rsid w:val="00755853"/>
    <w:rsid w:val="00755956"/>
    <w:rsid w:val="00755BF9"/>
    <w:rsid w:val="00755C50"/>
    <w:rsid w:val="00756289"/>
    <w:rsid w:val="00756566"/>
    <w:rsid w:val="00756682"/>
    <w:rsid w:val="00756A2A"/>
    <w:rsid w:val="00756B17"/>
    <w:rsid w:val="00756BAF"/>
    <w:rsid w:val="00756CD0"/>
    <w:rsid w:val="00756D3D"/>
    <w:rsid w:val="00756E8E"/>
    <w:rsid w:val="00757096"/>
    <w:rsid w:val="007572A1"/>
    <w:rsid w:val="007573CD"/>
    <w:rsid w:val="007575E4"/>
    <w:rsid w:val="00757651"/>
    <w:rsid w:val="00757AA5"/>
    <w:rsid w:val="00757C6A"/>
    <w:rsid w:val="00757D78"/>
    <w:rsid w:val="00757E49"/>
    <w:rsid w:val="00757F25"/>
    <w:rsid w:val="00760066"/>
    <w:rsid w:val="007601B6"/>
    <w:rsid w:val="0076022A"/>
    <w:rsid w:val="007602C8"/>
    <w:rsid w:val="0076075C"/>
    <w:rsid w:val="00760CDC"/>
    <w:rsid w:val="00760FB5"/>
    <w:rsid w:val="00761018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588"/>
    <w:rsid w:val="007626E0"/>
    <w:rsid w:val="007628A1"/>
    <w:rsid w:val="00762992"/>
    <w:rsid w:val="00762A68"/>
    <w:rsid w:val="00762ED5"/>
    <w:rsid w:val="0076349E"/>
    <w:rsid w:val="007635B6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219"/>
    <w:rsid w:val="00765261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A22"/>
    <w:rsid w:val="00770B65"/>
    <w:rsid w:val="00770C3A"/>
    <w:rsid w:val="00770C50"/>
    <w:rsid w:val="00770C66"/>
    <w:rsid w:val="00770DBE"/>
    <w:rsid w:val="00771681"/>
    <w:rsid w:val="007718A3"/>
    <w:rsid w:val="0077208B"/>
    <w:rsid w:val="00772188"/>
    <w:rsid w:val="007723BD"/>
    <w:rsid w:val="007727B4"/>
    <w:rsid w:val="00772BD5"/>
    <w:rsid w:val="00772BF2"/>
    <w:rsid w:val="00772CD9"/>
    <w:rsid w:val="00772D50"/>
    <w:rsid w:val="00772E98"/>
    <w:rsid w:val="00772EA3"/>
    <w:rsid w:val="00772F91"/>
    <w:rsid w:val="00772FAE"/>
    <w:rsid w:val="00772FDA"/>
    <w:rsid w:val="0077333A"/>
    <w:rsid w:val="007733E5"/>
    <w:rsid w:val="007737A8"/>
    <w:rsid w:val="007738CA"/>
    <w:rsid w:val="007739A8"/>
    <w:rsid w:val="00773A18"/>
    <w:rsid w:val="00773A58"/>
    <w:rsid w:val="00773BFF"/>
    <w:rsid w:val="00773F65"/>
    <w:rsid w:val="007741C0"/>
    <w:rsid w:val="00774301"/>
    <w:rsid w:val="0077434B"/>
    <w:rsid w:val="007744F6"/>
    <w:rsid w:val="00774677"/>
    <w:rsid w:val="007746D8"/>
    <w:rsid w:val="0077482D"/>
    <w:rsid w:val="00774886"/>
    <w:rsid w:val="00774FC7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C95"/>
    <w:rsid w:val="00776F8E"/>
    <w:rsid w:val="007771C3"/>
    <w:rsid w:val="0077753C"/>
    <w:rsid w:val="00777793"/>
    <w:rsid w:val="00777BC4"/>
    <w:rsid w:val="00777E61"/>
    <w:rsid w:val="00777FAC"/>
    <w:rsid w:val="00780BA5"/>
    <w:rsid w:val="00780FED"/>
    <w:rsid w:val="00781569"/>
    <w:rsid w:val="00781965"/>
    <w:rsid w:val="00781CE6"/>
    <w:rsid w:val="00781DE0"/>
    <w:rsid w:val="007820D6"/>
    <w:rsid w:val="007822EB"/>
    <w:rsid w:val="00782882"/>
    <w:rsid w:val="007828BA"/>
    <w:rsid w:val="0078297D"/>
    <w:rsid w:val="00782B76"/>
    <w:rsid w:val="00782B8E"/>
    <w:rsid w:val="00782BC4"/>
    <w:rsid w:val="00783A15"/>
    <w:rsid w:val="00784143"/>
    <w:rsid w:val="00784248"/>
    <w:rsid w:val="007843E3"/>
    <w:rsid w:val="007846C3"/>
    <w:rsid w:val="007846F4"/>
    <w:rsid w:val="00784797"/>
    <w:rsid w:val="007848DF"/>
    <w:rsid w:val="00784CB7"/>
    <w:rsid w:val="00784D54"/>
    <w:rsid w:val="00784F9D"/>
    <w:rsid w:val="00785074"/>
    <w:rsid w:val="0078579A"/>
    <w:rsid w:val="007858F6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F8"/>
    <w:rsid w:val="007871DC"/>
    <w:rsid w:val="007872E1"/>
    <w:rsid w:val="00787768"/>
    <w:rsid w:val="0078780B"/>
    <w:rsid w:val="00787A6A"/>
    <w:rsid w:val="00790042"/>
    <w:rsid w:val="007902FF"/>
    <w:rsid w:val="00790623"/>
    <w:rsid w:val="0079066A"/>
    <w:rsid w:val="0079067D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104"/>
    <w:rsid w:val="00793663"/>
    <w:rsid w:val="00793825"/>
    <w:rsid w:val="007942B9"/>
    <w:rsid w:val="007944FB"/>
    <w:rsid w:val="00794716"/>
    <w:rsid w:val="0079485D"/>
    <w:rsid w:val="0079494D"/>
    <w:rsid w:val="00794AB1"/>
    <w:rsid w:val="00794D43"/>
    <w:rsid w:val="00794D61"/>
    <w:rsid w:val="007951C7"/>
    <w:rsid w:val="007952C5"/>
    <w:rsid w:val="00795498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3E7"/>
    <w:rsid w:val="00796827"/>
    <w:rsid w:val="00796F6C"/>
    <w:rsid w:val="00796FBD"/>
    <w:rsid w:val="007970F9"/>
    <w:rsid w:val="0079758B"/>
    <w:rsid w:val="0079782E"/>
    <w:rsid w:val="007979B2"/>
    <w:rsid w:val="00797CE5"/>
    <w:rsid w:val="00797ED3"/>
    <w:rsid w:val="007A017D"/>
    <w:rsid w:val="007A0316"/>
    <w:rsid w:val="007A0501"/>
    <w:rsid w:val="007A065B"/>
    <w:rsid w:val="007A0BCF"/>
    <w:rsid w:val="007A0FB5"/>
    <w:rsid w:val="007A1656"/>
    <w:rsid w:val="007A2462"/>
    <w:rsid w:val="007A27E7"/>
    <w:rsid w:val="007A2C66"/>
    <w:rsid w:val="007A2E37"/>
    <w:rsid w:val="007A323B"/>
    <w:rsid w:val="007A340C"/>
    <w:rsid w:val="007A393B"/>
    <w:rsid w:val="007A3FD5"/>
    <w:rsid w:val="007A463C"/>
    <w:rsid w:val="007A4852"/>
    <w:rsid w:val="007A496F"/>
    <w:rsid w:val="007A5130"/>
    <w:rsid w:val="007A53F0"/>
    <w:rsid w:val="007A5651"/>
    <w:rsid w:val="007A5716"/>
    <w:rsid w:val="007A5730"/>
    <w:rsid w:val="007A579D"/>
    <w:rsid w:val="007A57B0"/>
    <w:rsid w:val="007A58BC"/>
    <w:rsid w:val="007A5968"/>
    <w:rsid w:val="007A59E9"/>
    <w:rsid w:val="007A5B0B"/>
    <w:rsid w:val="007A5C72"/>
    <w:rsid w:val="007A5D6D"/>
    <w:rsid w:val="007A60EC"/>
    <w:rsid w:val="007A62CE"/>
    <w:rsid w:val="007A6346"/>
    <w:rsid w:val="007A6682"/>
    <w:rsid w:val="007A6809"/>
    <w:rsid w:val="007A6890"/>
    <w:rsid w:val="007A68E5"/>
    <w:rsid w:val="007A6AD5"/>
    <w:rsid w:val="007A6F9F"/>
    <w:rsid w:val="007A717E"/>
    <w:rsid w:val="007A7236"/>
    <w:rsid w:val="007A72FB"/>
    <w:rsid w:val="007A7768"/>
    <w:rsid w:val="007A79AD"/>
    <w:rsid w:val="007A7A9D"/>
    <w:rsid w:val="007A7AC8"/>
    <w:rsid w:val="007A7B5D"/>
    <w:rsid w:val="007A7BCA"/>
    <w:rsid w:val="007A7D9B"/>
    <w:rsid w:val="007A7D9E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474"/>
    <w:rsid w:val="007B1E0B"/>
    <w:rsid w:val="007B1E22"/>
    <w:rsid w:val="007B216F"/>
    <w:rsid w:val="007B238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A5F"/>
    <w:rsid w:val="007B3E96"/>
    <w:rsid w:val="007B3EE1"/>
    <w:rsid w:val="007B4A8D"/>
    <w:rsid w:val="007B4C55"/>
    <w:rsid w:val="007B4D47"/>
    <w:rsid w:val="007B4EF8"/>
    <w:rsid w:val="007B50B2"/>
    <w:rsid w:val="007B5195"/>
    <w:rsid w:val="007B53C9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5BD"/>
    <w:rsid w:val="007B77F7"/>
    <w:rsid w:val="007B7899"/>
    <w:rsid w:val="007B78EC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4F1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61"/>
    <w:rsid w:val="007C29D0"/>
    <w:rsid w:val="007C2B68"/>
    <w:rsid w:val="007C2DB6"/>
    <w:rsid w:val="007C2DFF"/>
    <w:rsid w:val="007C2EFF"/>
    <w:rsid w:val="007C2F2F"/>
    <w:rsid w:val="007C3016"/>
    <w:rsid w:val="007C32E4"/>
    <w:rsid w:val="007C3489"/>
    <w:rsid w:val="007C379A"/>
    <w:rsid w:val="007C37F1"/>
    <w:rsid w:val="007C38B3"/>
    <w:rsid w:val="007C38F9"/>
    <w:rsid w:val="007C3BD1"/>
    <w:rsid w:val="007C3FC1"/>
    <w:rsid w:val="007C409F"/>
    <w:rsid w:val="007C415F"/>
    <w:rsid w:val="007C4283"/>
    <w:rsid w:val="007C4443"/>
    <w:rsid w:val="007C497A"/>
    <w:rsid w:val="007C4E56"/>
    <w:rsid w:val="007C540B"/>
    <w:rsid w:val="007C54FC"/>
    <w:rsid w:val="007C57C4"/>
    <w:rsid w:val="007C599A"/>
    <w:rsid w:val="007C5CAF"/>
    <w:rsid w:val="007C5E15"/>
    <w:rsid w:val="007C5E19"/>
    <w:rsid w:val="007C61D6"/>
    <w:rsid w:val="007C624A"/>
    <w:rsid w:val="007C65F7"/>
    <w:rsid w:val="007C6688"/>
    <w:rsid w:val="007C6E6C"/>
    <w:rsid w:val="007C72A8"/>
    <w:rsid w:val="007C7C26"/>
    <w:rsid w:val="007C7C55"/>
    <w:rsid w:val="007C7C77"/>
    <w:rsid w:val="007C7D8C"/>
    <w:rsid w:val="007D01F0"/>
    <w:rsid w:val="007D0353"/>
    <w:rsid w:val="007D057D"/>
    <w:rsid w:val="007D06B3"/>
    <w:rsid w:val="007D06DD"/>
    <w:rsid w:val="007D0746"/>
    <w:rsid w:val="007D07B4"/>
    <w:rsid w:val="007D0801"/>
    <w:rsid w:val="007D1171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089"/>
    <w:rsid w:val="007D3335"/>
    <w:rsid w:val="007D3853"/>
    <w:rsid w:val="007D393B"/>
    <w:rsid w:val="007D3A5D"/>
    <w:rsid w:val="007D3B63"/>
    <w:rsid w:val="007D3BEE"/>
    <w:rsid w:val="007D3C87"/>
    <w:rsid w:val="007D44DA"/>
    <w:rsid w:val="007D450F"/>
    <w:rsid w:val="007D45C1"/>
    <w:rsid w:val="007D4782"/>
    <w:rsid w:val="007D478F"/>
    <w:rsid w:val="007D47CD"/>
    <w:rsid w:val="007D4B65"/>
    <w:rsid w:val="007D4DB0"/>
    <w:rsid w:val="007D4F2B"/>
    <w:rsid w:val="007D4FBF"/>
    <w:rsid w:val="007D5140"/>
    <w:rsid w:val="007D515F"/>
    <w:rsid w:val="007D517A"/>
    <w:rsid w:val="007D5519"/>
    <w:rsid w:val="007D5B3F"/>
    <w:rsid w:val="007D5BFB"/>
    <w:rsid w:val="007D61CC"/>
    <w:rsid w:val="007D64A4"/>
    <w:rsid w:val="007D6904"/>
    <w:rsid w:val="007D6978"/>
    <w:rsid w:val="007D6CE6"/>
    <w:rsid w:val="007D6F80"/>
    <w:rsid w:val="007D70A7"/>
    <w:rsid w:val="007D72BA"/>
    <w:rsid w:val="007D77B4"/>
    <w:rsid w:val="007D7872"/>
    <w:rsid w:val="007D78C4"/>
    <w:rsid w:val="007D7AC1"/>
    <w:rsid w:val="007D7EE3"/>
    <w:rsid w:val="007E003B"/>
    <w:rsid w:val="007E0200"/>
    <w:rsid w:val="007E050F"/>
    <w:rsid w:val="007E0537"/>
    <w:rsid w:val="007E0824"/>
    <w:rsid w:val="007E086D"/>
    <w:rsid w:val="007E0D84"/>
    <w:rsid w:val="007E1275"/>
    <w:rsid w:val="007E1726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B9C"/>
    <w:rsid w:val="007E2DE2"/>
    <w:rsid w:val="007E2E43"/>
    <w:rsid w:val="007E2F5A"/>
    <w:rsid w:val="007E3244"/>
    <w:rsid w:val="007E3283"/>
    <w:rsid w:val="007E32D9"/>
    <w:rsid w:val="007E33CE"/>
    <w:rsid w:val="007E36E5"/>
    <w:rsid w:val="007E3828"/>
    <w:rsid w:val="007E386F"/>
    <w:rsid w:val="007E396B"/>
    <w:rsid w:val="007E3BF7"/>
    <w:rsid w:val="007E3E66"/>
    <w:rsid w:val="007E3F70"/>
    <w:rsid w:val="007E43A6"/>
    <w:rsid w:val="007E4526"/>
    <w:rsid w:val="007E4535"/>
    <w:rsid w:val="007E4A3A"/>
    <w:rsid w:val="007E4A5C"/>
    <w:rsid w:val="007E4AA9"/>
    <w:rsid w:val="007E4DA6"/>
    <w:rsid w:val="007E4EF5"/>
    <w:rsid w:val="007E52E3"/>
    <w:rsid w:val="007E5508"/>
    <w:rsid w:val="007E57E8"/>
    <w:rsid w:val="007E5980"/>
    <w:rsid w:val="007E5B98"/>
    <w:rsid w:val="007E5C1F"/>
    <w:rsid w:val="007E5C31"/>
    <w:rsid w:val="007E5C35"/>
    <w:rsid w:val="007E6139"/>
    <w:rsid w:val="007E686E"/>
    <w:rsid w:val="007E6A33"/>
    <w:rsid w:val="007E6C78"/>
    <w:rsid w:val="007E701D"/>
    <w:rsid w:val="007E7196"/>
    <w:rsid w:val="007E727E"/>
    <w:rsid w:val="007E74E4"/>
    <w:rsid w:val="007F029D"/>
    <w:rsid w:val="007F03D3"/>
    <w:rsid w:val="007F0421"/>
    <w:rsid w:val="007F068F"/>
    <w:rsid w:val="007F0B26"/>
    <w:rsid w:val="007F105D"/>
    <w:rsid w:val="007F1239"/>
    <w:rsid w:val="007F1241"/>
    <w:rsid w:val="007F1342"/>
    <w:rsid w:val="007F1367"/>
    <w:rsid w:val="007F136E"/>
    <w:rsid w:val="007F1439"/>
    <w:rsid w:val="007F1496"/>
    <w:rsid w:val="007F14AC"/>
    <w:rsid w:val="007F16E8"/>
    <w:rsid w:val="007F174F"/>
    <w:rsid w:val="007F1C2C"/>
    <w:rsid w:val="007F1E8D"/>
    <w:rsid w:val="007F20AB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2C1E"/>
    <w:rsid w:val="007F3180"/>
    <w:rsid w:val="007F3216"/>
    <w:rsid w:val="007F378C"/>
    <w:rsid w:val="007F3A21"/>
    <w:rsid w:val="007F3AD2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276"/>
    <w:rsid w:val="007F537A"/>
    <w:rsid w:val="007F5481"/>
    <w:rsid w:val="007F549A"/>
    <w:rsid w:val="007F56F0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D27"/>
    <w:rsid w:val="007F7EFB"/>
    <w:rsid w:val="007F7F29"/>
    <w:rsid w:val="00800016"/>
    <w:rsid w:val="00800130"/>
    <w:rsid w:val="008001EF"/>
    <w:rsid w:val="008005FA"/>
    <w:rsid w:val="00800681"/>
    <w:rsid w:val="00800E43"/>
    <w:rsid w:val="0080110F"/>
    <w:rsid w:val="0080150E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4EF"/>
    <w:rsid w:val="00802694"/>
    <w:rsid w:val="0080291B"/>
    <w:rsid w:val="00802C3D"/>
    <w:rsid w:val="00802FF0"/>
    <w:rsid w:val="008030B0"/>
    <w:rsid w:val="008035BD"/>
    <w:rsid w:val="00803787"/>
    <w:rsid w:val="00803BB2"/>
    <w:rsid w:val="008041E1"/>
    <w:rsid w:val="00804DAC"/>
    <w:rsid w:val="00804E5E"/>
    <w:rsid w:val="00804E87"/>
    <w:rsid w:val="00804EC1"/>
    <w:rsid w:val="008051AD"/>
    <w:rsid w:val="00805298"/>
    <w:rsid w:val="0080559C"/>
    <w:rsid w:val="00805B67"/>
    <w:rsid w:val="00805E36"/>
    <w:rsid w:val="00806051"/>
    <w:rsid w:val="0080612A"/>
    <w:rsid w:val="00806187"/>
    <w:rsid w:val="0080620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4B6"/>
    <w:rsid w:val="00807649"/>
    <w:rsid w:val="008076CE"/>
    <w:rsid w:val="008077EA"/>
    <w:rsid w:val="008078B4"/>
    <w:rsid w:val="00807B5C"/>
    <w:rsid w:val="00807C69"/>
    <w:rsid w:val="00810033"/>
    <w:rsid w:val="0081012A"/>
    <w:rsid w:val="008101C1"/>
    <w:rsid w:val="008101D6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C97"/>
    <w:rsid w:val="00810E8C"/>
    <w:rsid w:val="00810F9D"/>
    <w:rsid w:val="008111BB"/>
    <w:rsid w:val="00811228"/>
    <w:rsid w:val="00811553"/>
    <w:rsid w:val="00811CED"/>
    <w:rsid w:val="008120BB"/>
    <w:rsid w:val="00812320"/>
    <w:rsid w:val="00812507"/>
    <w:rsid w:val="008125C7"/>
    <w:rsid w:val="008127C1"/>
    <w:rsid w:val="0081280A"/>
    <w:rsid w:val="008128A5"/>
    <w:rsid w:val="00812AD7"/>
    <w:rsid w:val="0081335F"/>
    <w:rsid w:val="00813679"/>
    <w:rsid w:val="00813700"/>
    <w:rsid w:val="00813A38"/>
    <w:rsid w:val="00813C5C"/>
    <w:rsid w:val="00813F1A"/>
    <w:rsid w:val="00814379"/>
    <w:rsid w:val="008144EA"/>
    <w:rsid w:val="008147D5"/>
    <w:rsid w:val="00814BD6"/>
    <w:rsid w:val="00814C9A"/>
    <w:rsid w:val="00814DA3"/>
    <w:rsid w:val="00814EA1"/>
    <w:rsid w:val="00814F14"/>
    <w:rsid w:val="00815065"/>
    <w:rsid w:val="008151D1"/>
    <w:rsid w:val="008152C9"/>
    <w:rsid w:val="008153F0"/>
    <w:rsid w:val="00815410"/>
    <w:rsid w:val="00815B35"/>
    <w:rsid w:val="00815F21"/>
    <w:rsid w:val="0081607D"/>
    <w:rsid w:val="008167D2"/>
    <w:rsid w:val="008169E8"/>
    <w:rsid w:val="00816A67"/>
    <w:rsid w:val="008171CD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76"/>
    <w:rsid w:val="0082081C"/>
    <w:rsid w:val="0082093F"/>
    <w:rsid w:val="0082099D"/>
    <w:rsid w:val="008209B8"/>
    <w:rsid w:val="008209C4"/>
    <w:rsid w:val="00820B3E"/>
    <w:rsid w:val="00820DBB"/>
    <w:rsid w:val="00821014"/>
    <w:rsid w:val="008211D5"/>
    <w:rsid w:val="00821255"/>
    <w:rsid w:val="00821285"/>
    <w:rsid w:val="00821311"/>
    <w:rsid w:val="008215B4"/>
    <w:rsid w:val="00821835"/>
    <w:rsid w:val="00821A04"/>
    <w:rsid w:val="00821A83"/>
    <w:rsid w:val="00821C10"/>
    <w:rsid w:val="008222A3"/>
    <w:rsid w:val="00822512"/>
    <w:rsid w:val="00822552"/>
    <w:rsid w:val="008226AA"/>
    <w:rsid w:val="0082276A"/>
    <w:rsid w:val="00822771"/>
    <w:rsid w:val="008229BD"/>
    <w:rsid w:val="00823180"/>
    <w:rsid w:val="008231CA"/>
    <w:rsid w:val="008234BC"/>
    <w:rsid w:val="0082383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264"/>
    <w:rsid w:val="008259B0"/>
    <w:rsid w:val="00825C49"/>
    <w:rsid w:val="008262BC"/>
    <w:rsid w:val="008263FC"/>
    <w:rsid w:val="0082646D"/>
    <w:rsid w:val="008264A3"/>
    <w:rsid w:val="008267EF"/>
    <w:rsid w:val="008269C0"/>
    <w:rsid w:val="00826A21"/>
    <w:rsid w:val="00826E6B"/>
    <w:rsid w:val="00826F7D"/>
    <w:rsid w:val="00827002"/>
    <w:rsid w:val="0082725A"/>
    <w:rsid w:val="008272A6"/>
    <w:rsid w:val="00827575"/>
    <w:rsid w:val="00827755"/>
    <w:rsid w:val="008278C4"/>
    <w:rsid w:val="008279E6"/>
    <w:rsid w:val="00827F50"/>
    <w:rsid w:val="00827F68"/>
    <w:rsid w:val="00830141"/>
    <w:rsid w:val="00830211"/>
    <w:rsid w:val="00830379"/>
    <w:rsid w:val="00830483"/>
    <w:rsid w:val="0083079D"/>
    <w:rsid w:val="00830B07"/>
    <w:rsid w:val="00830CCB"/>
    <w:rsid w:val="00830DBD"/>
    <w:rsid w:val="00830DD9"/>
    <w:rsid w:val="00830DFF"/>
    <w:rsid w:val="00830E69"/>
    <w:rsid w:val="008310D9"/>
    <w:rsid w:val="008314CB"/>
    <w:rsid w:val="008318A3"/>
    <w:rsid w:val="008319D8"/>
    <w:rsid w:val="00831DC7"/>
    <w:rsid w:val="008323FE"/>
    <w:rsid w:val="0083247C"/>
    <w:rsid w:val="00832903"/>
    <w:rsid w:val="00832963"/>
    <w:rsid w:val="0083297F"/>
    <w:rsid w:val="00832EF7"/>
    <w:rsid w:val="008333D3"/>
    <w:rsid w:val="00833439"/>
    <w:rsid w:val="00833532"/>
    <w:rsid w:val="0083399F"/>
    <w:rsid w:val="00834639"/>
    <w:rsid w:val="008349A3"/>
    <w:rsid w:val="008349F9"/>
    <w:rsid w:val="00834AB2"/>
    <w:rsid w:val="00834AC0"/>
    <w:rsid w:val="00835180"/>
    <w:rsid w:val="008356D6"/>
    <w:rsid w:val="0083592A"/>
    <w:rsid w:val="00835AD1"/>
    <w:rsid w:val="00835B3D"/>
    <w:rsid w:val="00835BEE"/>
    <w:rsid w:val="00835C9E"/>
    <w:rsid w:val="00835EFC"/>
    <w:rsid w:val="00835FD5"/>
    <w:rsid w:val="008360E0"/>
    <w:rsid w:val="00836126"/>
    <w:rsid w:val="00836A6D"/>
    <w:rsid w:val="00836AF4"/>
    <w:rsid w:val="00836C03"/>
    <w:rsid w:val="00836C74"/>
    <w:rsid w:val="0083737F"/>
    <w:rsid w:val="00837993"/>
    <w:rsid w:val="00837AA5"/>
    <w:rsid w:val="00837F06"/>
    <w:rsid w:val="0084009E"/>
    <w:rsid w:val="008402FC"/>
    <w:rsid w:val="0084048C"/>
    <w:rsid w:val="0084078A"/>
    <w:rsid w:val="008409B7"/>
    <w:rsid w:val="00840F03"/>
    <w:rsid w:val="008413EE"/>
    <w:rsid w:val="0084182C"/>
    <w:rsid w:val="00841A53"/>
    <w:rsid w:val="00842851"/>
    <w:rsid w:val="00842D4C"/>
    <w:rsid w:val="008432F4"/>
    <w:rsid w:val="00843584"/>
    <w:rsid w:val="008435C1"/>
    <w:rsid w:val="00843654"/>
    <w:rsid w:val="008436E7"/>
    <w:rsid w:val="0084379E"/>
    <w:rsid w:val="00843A55"/>
    <w:rsid w:val="00843AD9"/>
    <w:rsid w:val="00843BF9"/>
    <w:rsid w:val="00843D09"/>
    <w:rsid w:val="00844161"/>
    <w:rsid w:val="008445B9"/>
    <w:rsid w:val="008446E9"/>
    <w:rsid w:val="008447A6"/>
    <w:rsid w:val="0084490E"/>
    <w:rsid w:val="00844A99"/>
    <w:rsid w:val="00845255"/>
    <w:rsid w:val="00845467"/>
    <w:rsid w:val="0084548E"/>
    <w:rsid w:val="008455F4"/>
    <w:rsid w:val="00845FA4"/>
    <w:rsid w:val="008460A1"/>
    <w:rsid w:val="00846244"/>
    <w:rsid w:val="0084627F"/>
    <w:rsid w:val="008464F0"/>
    <w:rsid w:val="00846A26"/>
    <w:rsid w:val="00846AF9"/>
    <w:rsid w:val="00846BEB"/>
    <w:rsid w:val="00846DDF"/>
    <w:rsid w:val="00846E3B"/>
    <w:rsid w:val="00846FFB"/>
    <w:rsid w:val="00847A3A"/>
    <w:rsid w:val="00847AAA"/>
    <w:rsid w:val="00847B1D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EA1"/>
    <w:rsid w:val="00851128"/>
    <w:rsid w:val="008511A1"/>
    <w:rsid w:val="0085161D"/>
    <w:rsid w:val="00851719"/>
    <w:rsid w:val="00851D00"/>
    <w:rsid w:val="00851D2D"/>
    <w:rsid w:val="0085232C"/>
    <w:rsid w:val="00852876"/>
    <w:rsid w:val="008529BD"/>
    <w:rsid w:val="00852D76"/>
    <w:rsid w:val="00852D90"/>
    <w:rsid w:val="00853123"/>
    <w:rsid w:val="0085372A"/>
    <w:rsid w:val="00853763"/>
    <w:rsid w:val="00853B27"/>
    <w:rsid w:val="00853FC5"/>
    <w:rsid w:val="00854AA1"/>
    <w:rsid w:val="00854AA4"/>
    <w:rsid w:val="00854D47"/>
    <w:rsid w:val="00854F55"/>
    <w:rsid w:val="00854FE9"/>
    <w:rsid w:val="00855302"/>
    <w:rsid w:val="0085539C"/>
    <w:rsid w:val="008553D6"/>
    <w:rsid w:val="00855546"/>
    <w:rsid w:val="008555C6"/>
    <w:rsid w:val="008556CB"/>
    <w:rsid w:val="00855801"/>
    <w:rsid w:val="008558DA"/>
    <w:rsid w:val="00855AD5"/>
    <w:rsid w:val="00855EE5"/>
    <w:rsid w:val="00855EF1"/>
    <w:rsid w:val="00855F04"/>
    <w:rsid w:val="00855F26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D30"/>
    <w:rsid w:val="00857E9F"/>
    <w:rsid w:val="00860247"/>
    <w:rsid w:val="008602BA"/>
    <w:rsid w:val="00860553"/>
    <w:rsid w:val="00860689"/>
    <w:rsid w:val="008609C1"/>
    <w:rsid w:val="00860C4C"/>
    <w:rsid w:val="00860D8C"/>
    <w:rsid w:val="00860FC4"/>
    <w:rsid w:val="00861169"/>
    <w:rsid w:val="008616D7"/>
    <w:rsid w:val="00861799"/>
    <w:rsid w:val="00861800"/>
    <w:rsid w:val="00861B34"/>
    <w:rsid w:val="00861B83"/>
    <w:rsid w:val="00861C0E"/>
    <w:rsid w:val="00861D26"/>
    <w:rsid w:val="00861D76"/>
    <w:rsid w:val="0086201D"/>
    <w:rsid w:val="00862039"/>
    <w:rsid w:val="00862A18"/>
    <w:rsid w:val="00862A45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08C"/>
    <w:rsid w:val="00864A50"/>
    <w:rsid w:val="00864B8B"/>
    <w:rsid w:val="00864BFF"/>
    <w:rsid w:val="00865391"/>
    <w:rsid w:val="00865468"/>
    <w:rsid w:val="00865859"/>
    <w:rsid w:val="00865C03"/>
    <w:rsid w:val="00865C7F"/>
    <w:rsid w:val="00865E37"/>
    <w:rsid w:val="0086615E"/>
    <w:rsid w:val="0086616A"/>
    <w:rsid w:val="008663D0"/>
    <w:rsid w:val="008665A7"/>
    <w:rsid w:val="00866813"/>
    <w:rsid w:val="00866A62"/>
    <w:rsid w:val="00866DED"/>
    <w:rsid w:val="00866F1A"/>
    <w:rsid w:val="00866F67"/>
    <w:rsid w:val="0086702E"/>
    <w:rsid w:val="008670A9"/>
    <w:rsid w:val="0086762F"/>
    <w:rsid w:val="0086772C"/>
    <w:rsid w:val="008679CC"/>
    <w:rsid w:val="00867B41"/>
    <w:rsid w:val="00867DEC"/>
    <w:rsid w:val="00867E45"/>
    <w:rsid w:val="008706DB"/>
    <w:rsid w:val="008707E4"/>
    <w:rsid w:val="008707F2"/>
    <w:rsid w:val="008708C0"/>
    <w:rsid w:val="0087147A"/>
    <w:rsid w:val="00871679"/>
    <w:rsid w:val="0087169D"/>
    <w:rsid w:val="00871847"/>
    <w:rsid w:val="00871CDD"/>
    <w:rsid w:val="00871CE9"/>
    <w:rsid w:val="00871F84"/>
    <w:rsid w:val="00871FF5"/>
    <w:rsid w:val="008722C2"/>
    <w:rsid w:val="008722CE"/>
    <w:rsid w:val="008723ED"/>
    <w:rsid w:val="008724AC"/>
    <w:rsid w:val="008727F0"/>
    <w:rsid w:val="00872994"/>
    <w:rsid w:val="00872DF8"/>
    <w:rsid w:val="0087319B"/>
    <w:rsid w:val="00873821"/>
    <w:rsid w:val="008738C8"/>
    <w:rsid w:val="00873915"/>
    <w:rsid w:val="00873CB8"/>
    <w:rsid w:val="00873CC1"/>
    <w:rsid w:val="00873E01"/>
    <w:rsid w:val="00874022"/>
    <w:rsid w:val="008741D8"/>
    <w:rsid w:val="008744C1"/>
    <w:rsid w:val="008746CB"/>
    <w:rsid w:val="00874C88"/>
    <w:rsid w:val="00874C92"/>
    <w:rsid w:val="00874DFD"/>
    <w:rsid w:val="00874E66"/>
    <w:rsid w:val="00874FFB"/>
    <w:rsid w:val="008750A3"/>
    <w:rsid w:val="0087541C"/>
    <w:rsid w:val="0087549F"/>
    <w:rsid w:val="008754A1"/>
    <w:rsid w:val="00875696"/>
    <w:rsid w:val="008758F2"/>
    <w:rsid w:val="00875C6C"/>
    <w:rsid w:val="00875EE6"/>
    <w:rsid w:val="00875FDB"/>
    <w:rsid w:val="00876049"/>
    <w:rsid w:val="00876084"/>
    <w:rsid w:val="008760BE"/>
    <w:rsid w:val="0087611E"/>
    <w:rsid w:val="0087617D"/>
    <w:rsid w:val="00876303"/>
    <w:rsid w:val="00876478"/>
    <w:rsid w:val="00876817"/>
    <w:rsid w:val="00876890"/>
    <w:rsid w:val="00876891"/>
    <w:rsid w:val="00876A3E"/>
    <w:rsid w:val="00876B93"/>
    <w:rsid w:val="00876C29"/>
    <w:rsid w:val="00876EAE"/>
    <w:rsid w:val="00877207"/>
    <w:rsid w:val="008772BE"/>
    <w:rsid w:val="0087738F"/>
    <w:rsid w:val="008773D1"/>
    <w:rsid w:val="008776DD"/>
    <w:rsid w:val="008776EC"/>
    <w:rsid w:val="008778EC"/>
    <w:rsid w:val="00877AC2"/>
    <w:rsid w:val="00877C94"/>
    <w:rsid w:val="00877E0C"/>
    <w:rsid w:val="00877E88"/>
    <w:rsid w:val="00880414"/>
    <w:rsid w:val="00880642"/>
    <w:rsid w:val="00880713"/>
    <w:rsid w:val="00880868"/>
    <w:rsid w:val="008809E5"/>
    <w:rsid w:val="00880B98"/>
    <w:rsid w:val="00880C34"/>
    <w:rsid w:val="00880F6C"/>
    <w:rsid w:val="00880FD0"/>
    <w:rsid w:val="008810FD"/>
    <w:rsid w:val="00881166"/>
    <w:rsid w:val="0088124A"/>
    <w:rsid w:val="008817C1"/>
    <w:rsid w:val="00881F2F"/>
    <w:rsid w:val="00881F33"/>
    <w:rsid w:val="00881FC6"/>
    <w:rsid w:val="00882736"/>
    <w:rsid w:val="00882E2E"/>
    <w:rsid w:val="00882F78"/>
    <w:rsid w:val="0088314E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7CC"/>
    <w:rsid w:val="00884952"/>
    <w:rsid w:val="00884990"/>
    <w:rsid w:val="00884C9A"/>
    <w:rsid w:val="00884DE3"/>
    <w:rsid w:val="00884F15"/>
    <w:rsid w:val="00885141"/>
    <w:rsid w:val="00885262"/>
    <w:rsid w:val="008853F2"/>
    <w:rsid w:val="00885578"/>
    <w:rsid w:val="008857B3"/>
    <w:rsid w:val="00885944"/>
    <w:rsid w:val="00885AED"/>
    <w:rsid w:val="00885C01"/>
    <w:rsid w:val="00885E2A"/>
    <w:rsid w:val="00885F1D"/>
    <w:rsid w:val="00885F90"/>
    <w:rsid w:val="0088609C"/>
    <w:rsid w:val="008860F2"/>
    <w:rsid w:val="0088618A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900B6"/>
    <w:rsid w:val="008901FD"/>
    <w:rsid w:val="00890333"/>
    <w:rsid w:val="008903C6"/>
    <w:rsid w:val="00890687"/>
    <w:rsid w:val="00890712"/>
    <w:rsid w:val="0089092D"/>
    <w:rsid w:val="00890A97"/>
    <w:rsid w:val="00890D76"/>
    <w:rsid w:val="00890E53"/>
    <w:rsid w:val="00891181"/>
    <w:rsid w:val="008912D1"/>
    <w:rsid w:val="00891718"/>
    <w:rsid w:val="00891857"/>
    <w:rsid w:val="00891E17"/>
    <w:rsid w:val="0089294A"/>
    <w:rsid w:val="00892B61"/>
    <w:rsid w:val="00892CB2"/>
    <w:rsid w:val="00892CEC"/>
    <w:rsid w:val="00892DB1"/>
    <w:rsid w:val="00892E9B"/>
    <w:rsid w:val="00892EB4"/>
    <w:rsid w:val="00892F46"/>
    <w:rsid w:val="00892F4C"/>
    <w:rsid w:val="008933D1"/>
    <w:rsid w:val="0089349B"/>
    <w:rsid w:val="0089350C"/>
    <w:rsid w:val="0089374F"/>
    <w:rsid w:val="008937D2"/>
    <w:rsid w:val="00893AC8"/>
    <w:rsid w:val="00893DE9"/>
    <w:rsid w:val="0089410A"/>
    <w:rsid w:val="0089411C"/>
    <w:rsid w:val="008941E6"/>
    <w:rsid w:val="0089435F"/>
    <w:rsid w:val="008944D6"/>
    <w:rsid w:val="00894592"/>
    <w:rsid w:val="00894849"/>
    <w:rsid w:val="008949A0"/>
    <w:rsid w:val="00894BAC"/>
    <w:rsid w:val="00894D56"/>
    <w:rsid w:val="00895030"/>
    <w:rsid w:val="008951A8"/>
    <w:rsid w:val="00895266"/>
    <w:rsid w:val="00895281"/>
    <w:rsid w:val="00895B37"/>
    <w:rsid w:val="00895C3C"/>
    <w:rsid w:val="00895FF2"/>
    <w:rsid w:val="0089602A"/>
    <w:rsid w:val="0089627A"/>
    <w:rsid w:val="008968D7"/>
    <w:rsid w:val="00896AD1"/>
    <w:rsid w:val="00896DB2"/>
    <w:rsid w:val="00896E84"/>
    <w:rsid w:val="00896FDE"/>
    <w:rsid w:val="00897054"/>
    <w:rsid w:val="0089753F"/>
    <w:rsid w:val="00897590"/>
    <w:rsid w:val="0089769D"/>
    <w:rsid w:val="008978EF"/>
    <w:rsid w:val="008A0153"/>
    <w:rsid w:val="008A0437"/>
    <w:rsid w:val="008A0579"/>
    <w:rsid w:val="008A0B77"/>
    <w:rsid w:val="008A0BD8"/>
    <w:rsid w:val="008A0E21"/>
    <w:rsid w:val="008A106D"/>
    <w:rsid w:val="008A11CC"/>
    <w:rsid w:val="008A131C"/>
    <w:rsid w:val="008A13DA"/>
    <w:rsid w:val="008A1714"/>
    <w:rsid w:val="008A1930"/>
    <w:rsid w:val="008A19F5"/>
    <w:rsid w:val="008A1A0F"/>
    <w:rsid w:val="008A1EA7"/>
    <w:rsid w:val="008A1EB8"/>
    <w:rsid w:val="008A1EED"/>
    <w:rsid w:val="008A1F64"/>
    <w:rsid w:val="008A1FED"/>
    <w:rsid w:val="008A206D"/>
    <w:rsid w:val="008A2168"/>
    <w:rsid w:val="008A224A"/>
    <w:rsid w:val="008A2701"/>
    <w:rsid w:val="008A27B2"/>
    <w:rsid w:val="008A28AF"/>
    <w:rsid w:val="008A2946"/>
    <w:rsid w:val="008A2A7F"/>
    <w:rsid w:val="008A2B6E"/>
    <w:rsid w:val="008A2CB4"/>
    <w:rsid w:val="008A2E5B"/>
    <w:rsid w:val="008A2F28"/>
    <w:rsid w:val="008A30E0"/>
    <w:rsid w:val="008A3ADF"/>
    <w:rsid w:val="008A4577"/>
    <w:rsid w:val="008A477F"/>
    <w:rsid w:val="008A4C71"/>
    <w:rsid w:val="008A5331"/>
    <w:rsid w:val="008A5806"/>
    <w:rsid w:val="008A5E55"/>
    <w:rsid w:val="008A6263"/>
    <w:rsid w:val="008A62C8"/>
    <w:rsid w:val="008A63F6"/>
    <w:rsid w:val="008A6441"/>
    <w:rsid w:val="008A64E6"/>
    <w:rsid w:val="008A6BAB"/>
    <w:rsid w:val="008A7441"/>
    <w:rsid w:val="008A751E"/>
    <w:rsid w:val="008A7873"/>
    <w:rsid w:val="008A7C56"/>
    <w:rsid w:val="008A7DE5"/>
    <w:rsid w:val="008B0282"/>
    <w:rsid w:val="008B03AE"/>
    <w:rsid w:val="008B0536"/>
    <w:rsid w:val="008B0B49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CCB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625B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28E"/>
    <w:rsid w:val="008C0509"/>
    <w:rsid w:val="008C069E"/>
    <w:rsid w:val="008C07ED"/>
    <w:rsid w:val="008C09AE"/>
    <w:rsid w:val="008C10DA"/>
    <w:rsid w:val="008C1336"/>
    <w:rsid w:val="008C13A4"/>
    <w:rsid w:val="008C1734"/>
    <w:rsid w:val="008C1EAB"/>
    <w:rsid w:val="008C1FA3"/>
    <w:rsid w:val="008C22B2"/>
    <w:rsid w:val="008C23A2"/>
    <w:rsid w:val="008C2701"/>
    <w:rsid w:val="008C2A3D"/>
    <w:rsid w:val="008C2D10"/>
    <w:rsid w:val="008C2D4C"/>
    <w:rsid w:val="008C3102"/>
    <w:rsid w:val="008C32B1"/>
    <w:rsid w:val="008C3631"/>
    <w:rsid w:val="008C38C0"/>
    <w:rsid w:val="008C3C74"/>
    <w:rsid w:val="008C3C7E"/>
    <w:rsid w:val="008C3CEB"/>
    <w:rsid w:val="008C4134"/>
    <w:rsid w:val="008C44DA"/>
    <w:rsid w:val="008C4856"/>
    <w:rsid w:val="008C48B5"/>
    <w:rsid w:val="008C4D7E"/>
    <w:rsid w:val="008C4F79"/>
    <w:rsid w:val="008C5070"/>
    <w:rsid w:val="008C5317"/>
    <w:rsid w:val="008C5331"/>
    <w:rsid w:val="008C53D9"/>
    <w:rsid w:val="008C54D9"/>
    <w:rsid w:val="008C5BDA"/>
    <w:rsid w:val="008C5C72"/>
    <w:rsid w:val="008C5CF6"/>
    <w:rsid w:val="008C5D77"/>
    <w:rsid w:val="008C637D"/>
    <w:rsid w:val="008C63F1"/>
    <w:rsid w:val="008C6547"/>
    <w:rsid w:val="008C6760"/>
    <w:rsid w:val="008C698C"/>
    <w:rsid w:val="008C6A18"/>
    <w:rsid w:val="008C6ADA"/>
    <w:rsid w:val="008C6D71"/>
    <w:rsid w:val="008C711E"/>
    <w:rsid w:val="008C752E"/>
    <w:rsid w:val="008C7629"/>
    <w:rsid w:val="008C7A96"/>
    <w:rsid w:val="008C7EC8"/>
    <w:rsid w:val="008D008F"/>
    <w:rsid w:val="008D03FE"/>
    <w:rsid w:val="008D05D9"/>
    <w:rsid w:val="008D0890"/>
    <w:rsid w:val="008D0B4D"/>
    <w:rsid w:val="008D15F1"/>
    <w:rsid w:val="008D1AFD"/>
    <w:rsid w:val="008D1DC4"/>
    <w:rsid w:val="008D207A"/>
    <w:rsid w:val="008D20A0"/>
    <w:rsid w:val="008D2377"/>
    <w:rsid w:val="008D23C6"/>
    <w:rsid w:val="008D25C8"/>
    <w:rsid w:val="008D2C3F"/>
    <w:rsid w:val="008D30BB"/>
    <w:rsid w:val="008D31D1"/>
    <w:rsid w:val="008D31F1"/>
    <w:rsid w:val="008D3274"/>
    <w:rsid w:val="008D3333"/>
    <w:rsid w:val="008D3567"/>
    <w:rsid w:val="008D35C3"/>
    <w:rsid w:val="008D36C2"/>
    <w:rsid w:val="008D37EE"/>
    <w:rsid w:val="008D382F"/>
    <w:rsid w:val="008D3908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9B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6F14"/>
    <w:rsid w:val="008D7109"/>
    <w:rsid w:val="008D71A2"/>
    <w:rsid w:val="008D746C"/>
    <w:rsid w:val="008D7572"/>
    <w:rsid w:val="008D7641"/>
    <w:rsid w:val="008D7865"/>
    <w:rsid w:val="008D794E"/>
    <w:rsid w:val="008D799F"/>
    <w:rsid w:val="008D7C8E"/>
    <w:rsid w:val="008D7ED9"/>
    <w:rsid w:val="008E0395"/>
    <w:rsid w:val="008E044E"/>
    <w:rsid w:val="008E06D0"/>
    <w:rsid w:val="008E0A84"/>
    <w:rsid w:val="008E0B85"/>
    <w:rsid w:val="008E0E52"/>
    <w:rsid w:val="008E0FB1"/>
    <w:rsid w:val="008E1130"/>
    <w:rsid w:val="008E1379"/>
    <w:rsid w:val="008E1511"/>
    <w:rsid w:val="008E1539"/>
    <w:rsid w:val="008E15A1"/>
    <w:rsid w:val="008E15F6"/>
    <w:rsid w:val="008E16F6"/>
    <w:rsid w:val="008E1831"/>
    <w:rsid w:val="008E1C0A"/>
    <w:rsid w:val="008E1EDA"/>
    <w:rsid w:val="008E2080"/>
    <w:rsid w:val="008E2095"/>
    <w:rsid w:val="008E2428"/>
    <w:rsid w:val="008E25C2"/>
    <w:rsid w:val="008E2C29"/>
    <w:rsid w:val="008E312C"/>
    <w:rsid w:val="008E3533"/>
    <w:rsid w:val="008E35AB"/>
    <w:rsid w:val="008E381B"/>
    <w:rsid w:val="008E395A"/>
    <w:rsid w:val="008E4056"/>
    <w:rsid w:val="008E4318"/>
    <w:rsid w:val="008E443F"/>
    <w:rsid w:val="008E4558"/>
    <w:rsid w:val="008E4A54"/>
    <w:rsid w:val="008E4BF6"/>
    <w:rsid w:val="008E5088"/>
    <w:rsid w:val="008E51F4"/>
    <w:rsid w:val="008E5C71"/>
    <w:rsid w:val="008E6129"/>
    <w:rsid w:val="008E6247"/>
    <w:rsid w:val="008E6679"/>
    <w:rsid w:val="008E673F"/>
    <w:rsid w:val="008E699F"/>
    <w:rsid w:val="008E6F8F"/>
    <w:rsid w:val="008E7231"/>
    <w:rsid w:val="008E738B"/>
    <w:rsid w:val="008E73DF"/>
    <w:rsid w:val="008E742E"/>
    <w:rsid w:val="008E7590"/>
    <w:rsid w:val="008E75E4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050"/>
    <w:rsid w:val="008F1103"/>
    <w:rsid w:val="008F1109"/>
    <w:rsid w:val="008F13B3"/>
    <w:rsid w:val="008F1444"/>
    <w:rsid w:val="008F1531"/>
    <w:rsid w:val="008F188A"/>
    <w:rsid w:val="008F1ACD"/>
    <w:rsid w:val="008F1CE6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8FD"/>
    <w:rsid w:val="008F3F43"/>
    <w:rsid w:val="008F430A"/>
    <w:rsid w:val="008F455D"/>
    <w:rsid w:val="008F4980"/>
    <w:rsid w:val="008F510B"/>
    <w:rsid w:val="008F51BA"/>
    <w:rsid w:val="008F529A"/>
    <w:rsid w:val="008F532F"/>
    <w:rsid w:val="008F585F"/>
    <w:rsid w:val="008F5883"/>
    <w:rsid w:val="008F5891"/>
    <w:rsid w:val="008F5914"/>
    <w:rsid w:val="008F59AF"/>
    <w:rsid w:val="008F5A7E"/>
    <w:rsid w:val="008F5B1A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5F9"/>
    <w:rsid w:val="008F7780"/>
    <w:rsid w:val="008F7B78"/>
    <w:rsid w:val="008F7C46"/>
    <w:rsid w:val="009000D4"/>
    <w:rsid w:val="0090023D"/>
    <w:rsid w:val="00900505"/>
    <w:rsid w:val="009005EE"/>
    <w:rsid w:val="00900663"/>
    <w:rsid w:val="00900AB0"/>
    <w:rsid w:val="00900BF5"/>
    <w:rsid w:val="00900C0C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24"/>
    <w:rsid w:val="00902341"/>
    <w:rsid w:val="00902384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6D1"/>
    <w:rsid w:val="00904BD6"/>
    <w:rsid w:val="00904E5A"/>
    <w:rsid w:val="009051A9"/>
    <w:rsid w:val="0090523D"/>
    <w:rsid w:val="0090531D"/>
    <w:rsid w:val="0090579E"/>
    <w:rsid w:val="0090597C"/>
    <w:rsid w:val="00905C48"/>
    <w:rsid w:val="00905D15"/>
    <w:rsid w:val="00905DCA"/>
    <w:rsid w:val="00905E41"/>
    <w:rsid w:val="00905E63"/>
    <w:rsid w:val="00905F7D"/>
    <w:rsid w:val="00905FE6"/>
    <w:rsid w:val="00906016"/>
    <w:rsid w:val="0090604D"/>
    <w:rsid w:val="00906591"/>
    <w:rsid w:val="0090665E"/>
    <w:rsid w:val="00906A72"/>
    <w:rsid w:val="00906C06"/>
    <w:rsid w:val="00906EB7"/>
    <w:rsid w:val="00906FDA"/>
    <w:rsid w:val="00907216"/>
    <w:rsid w:val="00907778"/>
    <w:rsid w:val="0090780C"/>
    <w:rsid w:val="00907946"/>
    <w:rsid w:val="00907B5F"/>
    <w:rsid w:val="00907BC1"/>
    <w:rsid w:val="00907BE8"/>
    <w:rsid w:val="00907CBC"/>
    <w:rsid w:val="0091008B"/>
    <w:rsid w:val="0091010B"/>
    <w:rsid w:val="0091011B"/>
    <w:rsid w:val="00910232"/>
    <w:rsid w:val="009102DE"/>
    <w:rsid w:val="009102E7"/>
    <w:rsid w:val="009103CD"/>
    <w:rsid w:val="00910610"/>
    <w:rsid w:val="009107C2"/>
    <w:rsid w:val="00910A2C"/>
    <w:rsid w:val="00910C3D"/>
    <w:rsid w:val="00910DC9"/>
    <w:rsid w:val="00911040"/>
    <w:rsid w:val="009115EC"/>
    <w:rsid w:val="00911BF5"/>
    <w:rsid w:val="00911D55"/>
    <w:rsid w:val="00911EB5"/>
    <w:rsid w:val="00911FCA"/>
    <w:rsid w:val="00912095"/>
    <w:rsid w:val="009120B8"/>
    <w:rsid w:val="00912569"/>
    <w:rsid w:val="00912B41"/>
    <w:rsid w:val="00912BBC"/>
    <w:rsid w:val="00912F15"/>
    <w:rsid w:val="00913064"/>
    <w:rsid w:val="0091344F"/>
    <w:rsid w:val="009136DA"/>
    <w:rsid w:val="00913703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18"/>
    <w:rsid w:val="00914F3A"/>
    <w:rsid w:val="00915005"/>
    <w:rsid w:val="00915231"/>
    <w:rsid w:val="0091532A"/>
    <w:rsid w:val="00915337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6A47"/>
    <w:rsid w:val="00916BC3"/>
    <w:rsid w:val="009170B8"/>
    <w:rsid w:val="0091743F"/>
    <w:rsid w:val="009176E0"/>
    <w:rsid w:val="00917A2C"/>
    <w:rsid w:val="00917F55"/>
    <w:rsid w:val="00920247"/>
    <w:rsid w:val="0092043A"/>
    <w:rsid w:val="009205CD"/>
    <w:rsid w:val="00920AE6"/>
    <w:rsid w:val="00920B21"/>
    <w:rsid w:val="00920B63"/>
    <w:rsid w:val="009210FF"/>
    <w:rsid w:val="009211CD"/>
    <w:rsid w:val="0092131F"/>
    <w:rsid w:val="00921502"/>
    <w:rsid w:val="009215C6"/>
    <w:rsid w:val="00921695"/>
    <w:rsid w:val="00921BFD"/>
    <w:rsid w:val="00921CCE"/>
    <w:rsid w:val="00921D22"/>
    <w:rsid w:val="00921FD5"/>
    <w:rsid w:val="009221CC"/>
    <w:rsid w:val="00922293"/>
    <w:rsid w:val="0092237D"/>
    <w:rsid w:val="0092276F"/>
    <w:rsid w:val="00922B50"/>
    <w:rsid w:val="00922CA7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405A"/>
    <w:rsid w:val="009245B7"/>
    <w:rsid w:val="009245DF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372"/>
    <w:rsid w:val="00925501"/>
    <w:rsid w:val="0092563B"/>
    <w:rsid w:val="00925999"/>
    <w:rsid w:val="00925BBD"/>
    <w:rsid w:val="00925F55"/>
    <w:rsid w:val="00925FBC"/>
    <w:rsid w:val="00926088"/>
    <w:rsid w:val="009260F2"/>
    <w:rsid w:val="00926864"/>
    <w:rsid w:val="00926A1C"/>
    <w:rsid w:val="00926A4F"/>
    <w:rsid w:val="00926C53"/>
    <w:rsid w:val="00926CF6"/>
    <w:rsid w:val="00926D4D"/>
    <w:rsid w:val="00926D5A"/>
    <w:rsid w:val="00926D6D"/>
    <w:rsid w:val="00926E9F"/>
    <w:rsid w:val="00926EC6"/>
    <w:rsid w:val="00927094"/>
    <w:rsid w:val="00927490"/>
    <w:rsid w:val="009274F3"/>
    <w:rsid w:val="00927504"/>
    <w:rsid w:val="009276D0"/>
    <w:rsid w:val="00927886"/>
    <w:rsid w:val="00927A5B"/>
    <w:rsid w:val="00927ACD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638"/>
    <w:rsid w:val="00932822"/>
    <w:rsid w:val="00932873"/>
    <w:rsid w:val="00932A6B"/>
    <w:rsid w:val="00932C62"/>
    <w:rsid w:val="00932C6B"/>
    <w:rsid w:val="00932CD1"/>
    <w:rsid w:val="009333B3"/>
    <w:rsid w:val="00933520"/>
    <w:rsid w:val="00933542"/>
    <w:rsid w:val="009339EC"/>
    <w:rsid w:val="00933B2F"/>
    <w:rsid w:val="00933B6C"/>
    <w:rsid w:val="00933E59"/>
    <w:rsid w:val="00933E90"/>
    <w:rsid w:val="00934019"/>
    <w:rsid w:val="009340B4"/>
    <w:rsid w:val="0093442B"/>
    <w:rsid w:val="00934575"/>
    <w:rsid w:val="009349B1"/>
    <w:rsid w:val="00934A82"/>
    <w:rsid w:val="00934D6C"/>
    <w:rsid w:val="00934E2F"/>
    <w:rsid w:val="00934E52"/>
    <w:rsid w:val="009351CB"/>
    <w:rsid w:val="00935285"/>
    <w:rsid w:val="009355B9"/>
    <w:rsid w:val="009355DC"/>
    <w:rsid w:val="00935639"/>
    <w:rsid w:val="009356B6"/>
    <w:rsid w:val="00935DFF"/>
    <w:rsid w:val="00935E66"/>
    <w:rsid w:val="0093626B"/>
    <w:rsid w:val="00936382"/>
    <w:rsid w:val="009363D1"/>
    <w:rsid w:val="0093651F"/>
    <w:rsid w:val="00936571"/>
    <w:rsid w:val="00936BAC"/>
    <w:rsid w:val="00936E29"/>
    <w:rsid w:val="00936FC1"/>
    <w:rsid w:val="009371A0"/>
    <w:rsid w:val="009373EE"/>
    <w:rsid w:val="0093763B"/>
    <w:rsid w:val="009379C5"/>
    <w:rsid w:val="00937AD0"/>
    <w:rsid w:val="00937B8A"/>
    <w:rsid w:val="00937F58"/>
    <w:rsid w:val="00940048"/>
    <w:rsid w:val="00940195"/>
    <w:rsid w:val="009401D3"/>
    <w:rsid w:val="00940474"/>
    <w:rsid w:val="00940589"/>
    <w:rsid w:val="00940A99"/>
    <w:rsid w:val="00940AB8"/>
    <w:rsid w:val="0094137D"/>
    <w:rsid w:val="009416AD"/>
    <w:rsid w:val="009417C0"/>
    <w:rsid w:val="009417D0"/>
    <w:rsid w:val="00941C9B"/>
    <w:rsid w:val="00941E9A"/>
    <w:rsid w:val="00942187"/>
    <w:rsid w:val="009421AA"/>
    <w:rsid w:val="009428C1"/>
    <w:rsid w:val="009428CB"/>
    <w:rsid w:val="009428E7"/>
    <w:rsid w:val="00943100"/>
    <w:rsid w:val="0094347B"/>
    <w:rsid w:val="0094347F"/>
    <w:rsid w:val="00943C09"/>
    <w:rsid w:val="00943C9B"/>
    <w:rsid w:val="00943DCF"/>
    <w:rsid w:val="00944078"/>
    <w:rsid w:val="0094429C"/>
    <w:rsid w:val="00944444"/>
    <w:rsid w:val="00944623"/>
    <w:rsid w:val="0094476A"/>
    <w:rsid w:val="00944772"/>
    <w:rsid w:val="00944BF2"/>
    <w:rsid w:val="00944FED"/>
    <w:rsid w:val="00945279"/>
    <w:rsid w:val="00945424"/>
    <w:rsid w:val="00945517"/>
    <w:rsid w:val="0094552F"/>
    <w:rsid w:val="00945D58"/>
    <w:rsid w:val="00945EB9"/>
    <w:rsid w:val="0094612F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833"/>
    <w:rsid w:val="00947AE4"/>
    <w:rsid w:val="00947CE3"/>
    <w:rsid w:val="00947D28"/>
    <w:rsid w:val="009501E3"/>
    <w:rsid w:val="0095031D"/>
    <w:rsid w:val="00950813"/>
    <w:rsid w:val="00950C04"/>
    <w:rsid w:val="00950D63"/>
    <w:rsid w:val="009511B4"/>
    <w:rsid w:val="0095145A"/>
    <w:rsid w:val="00951853"/>
    <w:rsid w:val="00951D89"/>
    <w:rsid w:val="00951E7A"/>
    <w:rsid w:val="00952396"/>
    <w:rsid w:val="00952650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722"/>
    <w:rsid w:val="00953893"/>
    <w:rsid w:val="00953A54"/>
    <w:rsid w:val="0095403A"/>
    <w:rsid w:val="009541C9"/>
    <w:rsid w:val="00954319"/>
    <w:rsid w:val="00954446"/>
    <w:rsid w:val="0095447C"/>
    <w:rsid w:val="00954718"/>
    <w:rsid w:val="00954C25"/>
    <w:rsid w:val="00954EF0"/>
    <w:rsid w:val="00954F65"/>
    <w:rsid w:val="00954FF5"/>
    <w:rsid w:val="00955051"/>
    <w:rsid w:val="00955189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59A"/>
    <w:rsid w:val="00956A50"/>
    <w:rsid w:val="00956A61"/>
    <w:rsid w:val="00956A74"/>
    <w:rsid w:val="00956B18"/>
    <w:rsid w:val="00956B1E"/>
    <w:rsid w:val="00956C21"/>
    <w:rsid w:val="00956D0E"/>
    <w:rsid w:val="00956ECF"/>
    <w:rsid w:val="00957057"/>
    <w:rsid w:val="009576CD"/>
    <w:rsid w:val="00957769"/>
    <w:rsid w:val="0095776B"/>
    <w:rsid w:val="00957869"/>
    <w:rsid w:val="00957DE6"/>
    <w:rsid w:val="00960A12"/>
    <w:rsid w:val="00960BC2"/>
    <w:rsid w:val="00960BEB"/>
    <w:rsid w:val="00960C73"/>
    <w:rsid w:val="00960FD8"/>
    <w:rsid w:val="00961632"/>
    <w:rsid w:val="009616C3"/>
    <w:rsid w:val="009616E5"/>
    <w:rsid w:val="009618C9"/>
    <w:rsid w:val="009618DC"/>
    <w:rsid w:val="0096199C"/>
    <w:rsid w:val="00961DC3"/>
    <w:rsid w:val="0096242D"/>
    <w:rsid w:val="009628CF"/>
    <w:rsid w:val="00962B3B"/>
    <w:rsid w:val="0096307C"/>
    <w:rsid w:val="009633CD"/>
    <w:rsid w:val="0096346A"/>
    <w:rsid w:val="0096346D"/>
    <w:rsid w:val="0096372B"/>
    <w:rsid w:val="009639E5"/>
    <w:rsid w:val="00963EC5"/>
    <w:rsid w:val="00963F29"/>
    <w:rsid w:val="00963FA3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DC9"/>
    <w:rsid w:val="00965F51"/>
    <w:rsid w:val="00966431"/>
    <w:rsid w:val="0096700B"/>
    <w:rsid w:val="009670F9"/>
    <w:rsid w:val="00967161"/>
    <w:rsid w:val="00967A57"/>
    <w:rsid w:val="00967B7D"/>
    <w:rsid w:val="00967DF8"/>
    <w:rsid w:val="00967F21"/>
    <w:rsid w:val="00970040"/>
    <w:rsid w:val="0097037E"/>
    <w:rsid w:val="009703D5"/>
    <w:rsid w:val="00970571"/>
    <w:rsid w:val="00970585"/>
    <w:rsid w:val="009706A7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70"/>
    <w:rsid w:val="00971980"/>
    <w:rsid w:val="00971A97"/>
    <w:rsid w:val="00971C81"/>
    <w:rsid w:val="00971D74"/>
    <w:rsid w:val="00971DBA"/>
    <w:rsid w:val="00971E4A"/>
    <w:rsid w:val="00971F5E"/>
    <w:rsid w:val="009723EA"/>
    <w:rsid w:val="00972B90"/>
    <w:rsid w:val="00972BDF"/>
    <w:rsid w:val="00972D07"/>
    <w:rsid w:val="00972EFC"/>
    <w:rsid w:val="00973219"/>
    <w:rsid w:val="009732B1"/>
    <w:rsid w:val="009738A7"/>
    <w:rsid w:val="00973A3C"/>
    <w:rsid w:val="00973CE5"/>
    <w:rsid w:val="00974058"/>
    <w:rsid w:val="00974466"/>
    <w:rsid w:val="009749B2"/>
    <w:rsid w:val="00974B18"/>
    <w:rsid w:val="00974B5A"/>
    <w:rsid w:val="00974C68"/>
    <w:rsid w:val="00974D53"/>
    <w:rsid w:val="00974FF2"/>
    <w:rsid w:val="00975224"/>
    <w:rsid w:val="009752B4"/>
    <w:rsid w:val="00975757"/>
    <w:rsid w:val="00975883"/>
    <w:rsid w:val="00975AFE"/>
    <w:rsid w:val="00975E5E"/>
    <w:rsid w:val="00975E67"/>
    <w:rsid w:val="00975FB6"/>
    <w:rsid w:val="00976013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B47"/>
    <w:rsid w:val="00977C76"/>
    <w:rsid w:val="00977CBE"/>
    <w:rsid w:val="00977D85"/>
    <w:rsid w:val="00977FC8"/>
    <w:rsid w:val="00980212"/>
    <w:rsid w:val="009804A8"/>
    <w:rsid w:val="00980506"/>
    <w:rsid w:val="0098076D"/>
    <w:rsid w:val="00980BF8"/>
    <w:rsid w:val="00980F46"/>
    <w:rsid w:val="0098157D"/>
    <w:rsid w:val="009818F6"/>
    <w:rsid w:val="00981919"/>
    <w:rsid w:val="00981E6F"/>
    <w:rsid w:val="00981F02"/>
    <w:rsid w:val="009820A3"/>
    <w:rsid w:val="0098211B"/>
    <w:rsid w:val="009828ED"/>
    <w:rsid w:val="00982A53"/>
    <w:rsid w:val="00982A59"/>
    <w:rsid w:val="00982B6C"/>
    <w:rsid w:val="00982E02"/>
    <w:rsid w:val="00983035"/>
    <w:rsid w:val="00983170"/>
    <w:rsid w:val="0098325A"/>
    <w:rsid w:val="009832C4"/>
    <w:rsid w:val="009833C7"/>
    <w:rsid w:val="0098348C"/>
    <w:rsid w:val="009835F2"/>
    <w:rsid w:val="00983671"/>
    <w:rsid w:val="00983CD3"/>
    <w:rsid w:val="00983DC9"/>
    <w:rsid w:val="00983E25"/>
    <w:rsid w:val="00983E69"/>
    <w:rsid w:val="00983EAA"/>
    <w:rsid w:val="00984336"/>
    <w:rsid w:val="009843B1"/>
    <w:rsid w:val="0098442B"/>
    <w:rsid w:val="00984542"/>
    <w:rsid w:val="0098461B"/>
    <w:rsid w:val="009848B0"/>
    <w:rsid w:val="00984927"/>
    <w:rsid w:val="00984D49"/>
    <w:rsid w:val="00984F62"/>
    <w:rsid w:val="00984FED"/>
    <w:rsid w:val="009854EB"/>
    <w:rsid w:val="0098550F"/>
    <w:rsid w:val="009856A0"/>
    <w:rsid w:val="00985720"/>
    <w:rsid w:val="0098574A"/>
    <w:rsid w:val="009857C7"/>
    <w:rsid w:val="00985872"/>
    <w:rsid w:val="009858A3"/>
    <w:rsid w:val="009858C3"/>
    <w:rsid w:val="0098590D"/>
    <w:rsid w:val="00985B66"/>
    <w:rsid w:val="00985DC6"/>
    <w:rsid w:val="00985FC3"/>
    <w:rsid w:val="00986115"/>
    <w:rsid w:val="00986463"/>
    <w:rsid w:val="0098654C"/>
    <w:rsid w:val="00986E65"/>
    <w:rsid w:val="00986F77"/>
    <w:rsid w:val="00986FE0"/>
    <w:rsid w:val="0098716E"/>
    <w:rsid w:val="009872F9"/>
    <w:rsid w:val="00987625"/>
    <w:rsid w:val="00987901"/>
    <w:rsid w:val="00987A8D"/>
    <w:rsid w:val="00987C11"/>
    <w:rsid w:val="00987DC6"/>
    <w:rsid w:val="009900D2"/>
    <w:rsid w:val="00990250"/>
    <w:rsid w:val="0099049E"/>
    <w:rsid w:val="009908E4"/>
    <w:rsid w:val="00990948"/>
    <w:rsid w:val="00990976"/>
    <w:rsid w:val="00990A3B"/>
    <w:rsid w:val="00990A6B"/>
    <w:rsid w:val="00990BAD"/>
    <w:rsid w:val="00990C07"/>
    <w:rsid w:val="00990D08"/>
    <w:rsid w:val="00990E48"/>
    <w:rsid w:val="00990F30"/>
    <w:rsid w:val="00990FBC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1"/>
    <w:rsid w:val="00992B23"/>
    <w:rsid w:val="00992D24"/>
    <w:rsid w:val="00992E8E"/>
    <w:rsid w:val="00992FAB"/>
    <w:rsid w:val="00992FFF"/>
    <w:rsid w:val="00993568"/>
    <w:rsid w:val="009939BA"/>
    <w:rsid w:val="00993AB5"/>
    <w:rsid w:val="00994E50"/>
    <w:rsid w:val="00994ECB"/>
    <w:rsid w:val="00995010"/>
    <w:rsid w:val="00995180"/>
    <w:rsid w:val="009951BA"/>
    <w:rsid w:val="00995617"/>
    <w:rsid w:val="009960AE"/>
    <w:rsid w:val="0099613B"/>
    <w:rsid w:val="009963FF"/>
    <w:rsid w:val="00996657"/>
    <w:rsid w:val="009966E1"/>
    <w:rsid w:val="00996C89"/>
    <w:rsid w:val="00996DED"/>
    <w:rsid w:val="0099717C"/>
    <w:rsid w:val="0099731F"/>
    <w:rsid w:val="00997610"/>
    <w:rsid w:val="00997A27"/>
    <w:rsid w:val="00997A3A"/>
    <w:rsid w:val="009A055F"/>
    <w:rsid w:val="009A0750"/>
    <w:rsid w:val="009A0C13"/>
    <w:rsid w:val="009A0CDA"/>
    <w:rsid w:val="009A0F03"/>
    <w:rsid w:val="009A0F6F"/>
    <w:rsid w:val="009A0FE7"/>
    <w:rsid w:val="009A1551"/>
    <w:rsid w:val="009A1698"/>
    <w:rsid w:val="009A172D"/>
    <w:rsid w:val="009A176D"/>
    <w:rsid w:val="009A18D7"/>
    <w:rsid w:val="009A1ADF"/>
    <w:rsid w:val="009A1CA4"/>
    <w:rsid w:val="009A1DA7"/>
    <w:rsid w:val="009A1FBE"/>
    <w:rsid w:val="009A218B"/>
    <w:rsid w:val="009A2732"/>
    <w:rsid w:val="009A2923"/>
    <w:rsid w:val="009A2A73"/>
    <w:rsid w:val="009A2B1A"/>
    <w:rsid w:val="009A2F19"/>
    <w:rsid w:val="009A3373"/>
    <w:rsid w:val="009A373F"/>
    <w:rsid w:val="009A3870"/>
    <w:rsid w:val="009A3C90"/>
    <w:rsid w:val="009A42F0"/>
    <w:rsid w:val="009A43D3"/>
    <w:rsid w:val="009A4601"/>
    <w:rsid w:val="009A4650"/>
    <w:rsid w:val="009A4651"/>
    <w:rsid w:val="009A48D6"/>
    <w:rsid w:val="009A49A2"/>
    <w:rsid w:val="009A4AE8"/>
    <w:rsid w:val="009A4C42"/>
    <w:rsid w:val="009A4D02"/>
    <w:rsid w:val="009A5305"/>
    <w:rsid w:val="009A5360"/>
    <w:rsid w:val="009A546E"/>
    <w:rsid w:val="009A59C2"/>
    <w:rsid w:val="009A5B72"/>
    <w:rsid w:val="009A5C93"/>
    <w:rsid w:val="009A5CB7"/>
    <w:rsid w:val="009A5F5C"/>
    <w:rsid w:val="009A5F68"/>
    <w:rsid w:val="009A5FFD"/>
    <w:rsid w:val="009A6163"/>
    <w:rsid w:val="009A62C4"/>
    <w:rsid w:val="009A6824"/>
    <w:rsid w:val="009A6E23"/>
    <w:rsid w:val="009A7123"/>
    <w:rsid w:val="009A7286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238"/>
    <w:rsid w:val="009B1242"/>
    <w:rsid w:val="009B1343"/>
    <w:rsid w:val="009B138A"/>
    <w:rsid w:val="009B167F"/>
    <w:rsid w:val="009B1759"/>
    <w:rsid w:val="009B17EC"/>
    <w:rsid w:val="009B19BD"/>
    <w:rsid w:val="009B204C"/>
    <w:rsid w:val="009B2442"/>
    <w:rsid w:val="009B2757"/>
    <w:rsid w:val="009B2851"/>
    <w:rsid w:val="009B2C30"/>
    <w:rsid w:val="009B2DD8"/>
    <w:rsid w:val="009B2F9A"/>
    <w:rsid w:val="009B32CC"/>
    <w:rsid w:val="009B3596"/>
    <w:rsid w:val="009B37FF"/>
    <w:rsid w:val="009B3A5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5D4"/>
    <w:rsid w:val="009B58D1"/>
    <w:rsid w:val="009B59B0"/>
    <w:rsid w:val="009B5AA2"/>
    <w:rsid w:val="009B5D1A"/>
    <w:rsid w:val="009B6007"/>
    <w:rsid w:val="009B628F"/>
    <w:rsid w:val="009B6292"/>
    <w:rsid w:val="009B63BA"/>
    <w:rsid w:val="009B64EF"/>
    <w:rsid w:val="009B6573"/>
    <w:rsid w:val="009B660A"/>
    <w:rsid w:val="009B68A4"/>
    <w:rsid w:val="009B6933"/>
    <w:rsid w:val="009B6938"/>
    <w:rsid w:val="009B6B38"/>
    <w:rsid w:val="009B6C14"/>
    <w:rsid w:val="009B6C9C"/>
    <w:rsid w:val="009B6EEE"/>
    <w:rsid w:val="009B6F3F"/>
    <w:rsid w:val="009B7169"/>
    <w:rsid w:val="009B729F"/>
    <w:rsid w:val="009B72D2"/>
    <w:rsid w:val="009B73DC"/>
    <w:rsid w:val="009B7794"/>
    <w:rsid w:val="009B7D43"/>
    <w:rsid w:val="009B7F79"/>
    <w:rsid w:val="009C00C0"/>
    <w:rsid w:val="009C00D9"/>
    <w:rsid w:val="009C0342"/>
    <w:rsid w:val="009C04FC"/>
    <w:rsid w:val="009C0981"/>
    <w:rsid w:val="009C09BC"/>
    <w:rsid w:val="009C1668"/>
    <w:rsid w:val="009C184B"/>
    <w:rsid w:val="009C1886"/>
    <w:rsid w:val="009C1C2C"/>
    <w:rsid w:val="009C1FE0"/>
    <w:rsid w:val="009C2242"/>
    <w:rsid w:val="009C24D9"/>
    <w:rsid w:val="009C24E5"/>
    <w:rsid w:val="009C2644"/>
    <w:rsid w:val="009C2720"/>
    <w:rsid w:val="009C2878"/>
    <w:rsid w:val="009C28AE"/>
    <w:rsid w:val="009C2D78"/>
    <w:rsid w:val="009C3160"/>
    <w:rsid w:val="009C31BA"/>
    <w:rsid w:val="009C31C0"/>
    <w:rsid w:val="009C352D"/>
    <w:rsid w:val="009C3935"/>
    <w:rsid w:val="009C4176"/>
    <w:rsid w:val="009C4C9C"/>
    <w:rsid w:val="009C4CC8"/>
    <w:rsid w:val="009C4CFD"/>
    <w:rsid w:val="009C52B7"/>
    <w:rsid w:val="009C56C4"/>
    <w:rsid w:val="009C5AE4"/>
    <w:rsid w:val="009C5AFA"/>
    <w:rsid w:val="009C5B04"/>
    <w:rsid w:val="009C5C71"/>
    <w:rsid w:val="009C5DCE"/>
    <w:rsid w:val="009C5EB9"/>
    <w:rsid w:val="009C6267"/>
    <w:rsid w:val="009C6322"/>
    <w:rsid w:val="009C644C"/>
    <w:rsid w:val="009C64F2"/>
    <w:rsid w:val="009C6595"/>
    <w:rsid w:val="009C6642"/>
    <w:rsid w:val="009C67FD"/>
    <w:rsid w:val="009C6BA1"/>
    <w:rsid w:val="009C704C"/>
    <w:rsid w:val="009C722F"/>
    <w:rsid w:val="009C7315"/>
    <w:rsid w:val="009C73A8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C7FCE"/>
    <w:rsid w:val="009D0227"/>
    <w:rsid w:val="009D0278"/>
    <w:rsid w:val="009D07E9"/>
    <w:rsid w:val="009D09E5"/>
    <w:rsid w:val="009D0BB3"/>
    <w:rsid w:val="009D0D4F"/>
    <w:rsid w:val="009D0D99"/>
    <w:rsid w:val="009D0FD7"/>
    <w:rsid w:val="009D12C6"/>
    <w:rsid w:val="009D12E7"/>
    <w:rsid w:val="009D15EC"/>
    <w:rsid w:val="009D1AB9"/>
    <w:rsid w:val="009D1C08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216"/>
    <w:rsid w:val="009D42E6"/>
    <w:rsid w:val="009D4340"/>
    <w:rsid w:val="009D444E"/>
    <w:rsid w:val="009D44C8"/>
    <w:rsid w:val="009D45CA"/>
    <w:rsid w:val="009D4639"/>
    <w:rsid w:val="009D48BC"/>
    <w:rsid w:val="009D4DE7"/>
    <w:rsid w:val="009D4FE2"/>
    <w:rsid w:val="009D5282"/>
    <w:rsid w:val="009D5378"/>
    <w:rsid w:val="009D5436"/>
    <w:rsid w:val="009D5458"/>
    <w:rsid w:val="009D5841"/>
    <w:rsid w:val="009D59FA"/>
    <w:rsid w:val="009D5AEE"/>
    <w:rsid w:val="009D5BBA"/>
    <w:rsid w:val="009D5DA2"/>
    <w:rsid w:val="009D6183"/>
    <w:rsid w:val="009D62E0"/>
    <w:rsid w:val="009D62E8"/>
    <w:rsid w:val="009D63D2"/>
    <w:rsid w:val="009D6480"/>
    <w:rsid w:val="009D64EA"/>
    <w:rsid w:val="009D6BA0"/>
    <w:rsid w:val="009D6CCC"/>
    <w:rsid w:val="009D6D79"/>
    <w:rsid w:val="009D70A3"/>
    <w:rsid w:val="009D7624"/>
    <w:rsid w:val="009D7654"/>
    <w:rsid w:val="009D77A4"/>
    <w:rsid w:val="009D77B5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B53"/>
    <w:rsid w:val="009E253E"/>
    <w:rsid w:val="009E25E7"/>
    <w:rsid w:val="009E2679"/>
    <w:rsid w:val="009E274F"/>
    <w:rsid w:val="009E27F4"/>
    <w:rsid w:val="009E2CB1"/>
    <w:rsid w:val="009E301D"/>
    <w:rsid w:val="009E305B"/>
    <w:rsid w:val="009E33E7"/>
    <w:rsid w:val="009E346D"/>
    <w:rsid w:val="009E3797"/>
    <w:rsid w:val="009E3AAD"/>
    <w:rsid w:val="009E3E2E"/>
    <w:rsid w:val="009E3EB0"/>
    <w:rsid w:val="009E429A"/>
    <w:rsid w:val="009E42CF"/>
    <w:rsid w:val="009E4354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FE9"/>
    <w:rsid w:val="009E6334"/>
    <w:rsid w:val="009E6C38"/>
    <w:rsid w:val="009E6DDC"/>
    <w:rsid w:val="009E7198"/>
    <w:rsid w:val="009E71C5"/>
    <w:rsid w:val="009E72EB"/>
    <w:rsid w:val="009E76BC"/>
    <w:rsid w:val="009E77E0"/>
    <w:rsid w:val="009F0416"/>
    <w:rsid w:val="009F04B5"/>
    <w:rsid w:val="009F08C1"/>
    <w:rsid w:val="009F1107"/>
    <w:rsid w:val="009F1180"/>
    <w:rsid w:val="009F1328"/>
    <w:rsid w:val="009F1385"/>
    <w:rsid w:val="009F15D5"/>
    <w:rsid w:val="009F19E1"/>
    <w:rsid w:val="009F1E72"/>
    <w:rsid w:val="009F1F47"/>
    <w:rsid w:val="009F2271"/>
    <w:rsid w:val="009F230A"/>
    <w:rsid w:val="009F236A"/>
    <w:rsid w:val="009F23B9"/>
    <w:rsid w:val="009F244A"/>
    <w:rsid w:val="009F2809"/>
    <w:rsid w:val="009F28DC"/>
    <w:rsid w:val="009F29E1"/>
    <w:rsid w:val="009F2D28"/>
    <w:rsid w:val="009F30C7"/>
    <w:rsid w:val="009F3311"/>
    <w:rsid w:val="009F356A"/>
    <w:rsid w:val="009F35D5"/>
    <w:rsid w:val="009F3682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5F6"/>
    <w:rsid w:val="009F47D0"/>
    <w:rsid w:val="009F4A33"/>
    <w:rsid w:val="009F53D7"/>
    <w:rsid w:val="009F55FC"/>
    <w:rsid w:val="009F5607"/>
    <w:rsid w:val="009F570C"/>
    <w:rsid w:val="009F5DD7"/>
    <w:rsid w:val="009F603A"/>
    <w:rsid w:val="009F63BA"/>
    <w:rsid w:val="009F6523"/>
    <w:rsid w:val="009F6649"/>
    <w:rsid w:val="009F6932"/>
    <w:rsid w:val="009F69ED"/>
    <w:rsid w:val="009F6B67"/>
    <w:rsid w:val="009F6E18"/>
    <w:rsid w:val="009F708B"/>
    <w:rsid w:val="009F7158"/>
    <w:rsid w:val="009F7216"/>
    <w:rsid w:val="009F7497"/>
    <w:rsid w:val="009F7713"/>
    <w:rsid w:val="00A00189"/>
    <w:rsid w:val="00A00285"/>
    <w:rsid w:val="00A00293"/>
    <w:rsid w:val="00A00386"/>
    <w:rsid w:val="00A004AE"/>
    <w:rsid w:val="00A0097C"/>
    <w:rsid w:val="00A00B99"/>
    <w:rsid w:val="00A00C9B"/>
    <w:rsid w:val="00A00D91"/>
    <w:rsid w:val="00A00DD6"/>
    <w:rsid w:val="00A00E73"/>
    <w:rsid w:val="00A00FEA"/>
    <w:rsid w:val="00A0138D"/>
    <w:rsid w:val="00A01429"/>
    <w:rsid w:val="00A01718"/>
    <w:rsid w:val="00A0173E"/>
    <w:rsid w:val="00A01901"/>
    <w:rsid w:val="00A01A6A"/>
    <w:rsid w:val="00A01A78"/>
    <w:rsid w:val="00A01C14"/>
    <w:rsid w:val="00A01D99"/>
    <w:rsid w:val="00A0217E"/>
    <w:rsid w:val="00A02209"/>
    <w:rsid w:val="00A0233D"/>
    <w:rsid w:val="00A0247D"/>
    <w:rsid w:val="00A02754"/>
    <w:rsid w:val="00A027AF"/>
    <w:rsid w:val="00A02815"/>
    <w:rsid w:val="00A02891"/>
    <w:rsid w:val="00A028CB"/>
    <w:rsid w:val="00A0291D"/>
    <w:rsid w:val="00A029A5"/>
    <w:rsid w:val="00A02BF1"/>
    <w:rsid w:val="00A02E0B"/>
    <w:rsid w:val="00A02FC7"/>
    <w:rsid w:val="00A03110"/>
    <w:rsid w:val="00A0365B"/>
    <w:rsid w:val="00A038D6"/>
    <w:rsid w:val="00A038E7"/>
    <w:rsid w:val="00A03A84"/>
    <w:rsid w:val="00A03EA4"/>
    <w:rsid w:val="00A04069"/>
    <w:rsid w:val="00A0491C"/>
    <w:rsid w:val="00A04DD3"/>
    <w:rsid w:val="00A04E82"/>
    <w:rsid w:val="00A04F5A"/>
    <w:rsid w:val="00A04F78"/>
    <w:rsid w:val="00A05510"/>
    <w:rsid w:val="00A05543"/>
    <w:rsid w:val="00A055BF"/>
    <w:rsid w:val="00A05CA3"/>
    <w:rsid w:val="00A05E47"/>
    <w:rsid w:val="00A060CE"/>
    <w:rsid w:val="00A06176"/>
    <w:rsid w:val="00A06251"/>
    <w:rsid w:val="00A066C6"/>
    <w:rsid w:val="00A06AEC"/>
    <w:rsid w:val="00A07147"/>
    <w:rsid w:val="00A0728D"/>
    <w:rsid w:val="00A073AC"/>
    <w:rsid w:val="00A07416"/>
    <w:rsid w:val="00A0758F"/>
    <w:rsid w:val="00A0767E"/>
    <w:rsid w:val="00A07955"/>
    <w:rsid w:val="00A1002D"/>
    <w:rsid w:val="00A102EE"/>
    <w:rsid w:val="00A10340"/>
    <w:rsid w:val="00A10A2C"/>
    <w:rsid w:val="00A10D63"/>
    <w:rsid w:val="00A10F18"/>
    <w:rsid w:val="00A116E1"/>
    <w:rsid w:val="00A117D9"/>
    <w:rsid w:val="00A119C1"/>
    <w:rsid w:val="00A11ADE"/>
    <w:rsid w:val="00A11B8C"/>
    <w:rsid w:val="00A120F4"/>
    <w:rsid w:val="00A1219C"/>
    <w:rsid w:val="00A12200"/>
    <w:rsid w:val="00A126CD"/>
    <w:rsid w:val="00A12AA6"/>
    <w:rsid w:val="00A12AE9"/>
    <w:rsid w:val="00A12BDE"/>
    <w:rsid w:val="00A12DA5"/>
    <w:rsid w:val="00A12F05"/>
    <w:rsid w:val="00A13178"/>
    <w:rsid w:val="00A138BF"/>
    <w:rsid w:val="00A13972"/>
    <w:rsid w:val="00A13B92"/>
    <w:rsid w:val="00A13D5A"/>
    <w:rsid w:val="00A13D76"/>
    <w:rsid w:val="00A13DF3"/>
    <w:rsid w:val="00A13E30"/>
    <w:rsid w:val="00A143B8"/>
    <w:rsid w:val="00A143BD"/>
    <w:rsid w:val="00A14495"/>
    <w:rsid w:val="00A147F1"/>
    <w:rsid w:val="00A14C9F"/>
    <w:rsid w:val="00A14CCF"/>
    <w:rsid w:val="00A14E3E"/>
    <w:rsid w:val="00A150B9"/>
    <w:rsid w:val="00A157AE"/>
    <w:rsid w:val="00A15A19"/>
    <w:rsid w:val="00A15E81"/>
    <w:rsid w:val="00A16647"/>
    <w:rsid w:val="00A16911"/>
    <w:rsid w:val="00A16AE1"/>
    <w:rsid w:val="00A17013"/>
    <w:rsid w:val="00A170D3"/>
    <w:rsid w:val="00A1737D"/>
    <w:rsid w:val="00A173FD"/>
    <w:rsid w:val="00A17428"/>
    <w:rsid w:val="00A179C1"/>
    <w:rsid w:val="00A17CE5"/>
    <w:rsid w:val="00A20065"/>
    <w:rsid w:val="00A2032F"/>
    <w:rsid w:val="00A20436"/>
    <w:rsid w:val="00A20617"/>
    <w:rsid w:val="00A20713"/>
    <w:rsid w:val="00A20D28"/>
    <w:rsid w:val="00A20E7E"/>
    <w:rsid w:val="00A20FB3"/>
    <w:rsid w:val="00A21046"/>
    <w:rsid w:val="00A21478"/>
    <w:rsid w:val="00A2162B"/>
    <w:rsid w:val="00A21850"/>
    <w:rsid w:val="00A21907"/>
    <w:rsid w:val="00A21BE5"/>
    <w:rsid w:val="00A21D2D"/>
    <w:rsid w:val="00A21EEF"/>
    <w:rsid w:val="00A21F16"/>
    <w:rsid w:val="00A22204"/>
    <w:rsid w:val="00A2240D"/>
    <w:rsid w:val="00A22865"/>
    <w:rsid w:val="00A22B40"/>
    <w:rsid w:val="00A22F3B"/>
    <w:rsid w:val="00A22F45"/>
    <w:rsid w:val="00A23123"/>
    <w:rsid w:val="00A231C3"/>
    <w:rsid w:val="00A235BD"/>
    <w:rsid w:val="00A2373C"/>
    <w:rsid w:val="00A2389E"/>
    <w:rsid w:val="00A23D27"/>
    <w:rsid w:val="00A23EB5"/>
    <w:rsid w:val="00A23F65"/>
    <w:rsid w:val="00A243AD"/>
    <w:rsid w:val="00A24673"/>
    <w:rsid w:val="00A248FC"/>
    <w:rsid w:val="00A24EF0"/>
    <w:rsid w:val="00A24EF6"/>
    <w:rsid w:val="00A253D9"/>
    <w:rsid w:val="00A25A07"/>
    <w:rsid w:val="00A25AE9"/>
    <w:rsid w:val="00A25D10"/>
    <w:rsid w:val="00A26071"/>
    <w:rsid w:val="00A2621E"/>
    <w:rsid w:val="00A2673D"/>
    <w:rsid w:val="00A26BCA"/>
    <w:rsid w:val="00A26E70"/>
    <w:rsid w:val="00A26E81"/>
    <w:rsid w:val="00A2732D"/>
    <w:rsid w:val="00A2758A"/>
    <w:rsid w:val="00A27651"/>
    <w:rsid w:val="00A276B7"/>
    <w:rsid w:val="00A277BD"/>
    <w:rsid w:val="00A2794D"/>
    <w:rsid w:val="00A27A3F"/>
    <w:rsid w:val="00A27A6E"/>
    <w:rsid w:val="00A27B92"/>
    <w:rsid w:val="00A27D6B"/>
    <w:rsid w:val="00A302FE"/>
    <w:rsid w:val="00A3037E"/>
    <w:rsid w:val="00A3046F"/>
    <w:rsid w:val="00A30584"/>
    <w:rsid w:val="00A305B0"/>
    <w:rsid w:val="00A3096B"/>
    <w:rsid w:val="00A30A96"/>
    <w:rsid w:val="00A30B7C"/>
    <w:rsid w:val="00A30C97"/>
    <w:rsid w:val="00A30DDC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5F9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3DDD"/>
    <w:rsid w:val="00A341B5"/>
    <w:rsid w:val="00A341F8"/>
    <w:rsid w:val="00A34CA6"/>
    <w:rsid w:val="00A34D00"/>
    <w:rsid w:val="00A35216"/>
    <w:rsid w:val="00A35285"/>
    <w:rsid w:val="00A3533A"/>
    <w:rsid w:val="00A3551B"/>
    <w:rsid w:val="00A3556E"/>
    <w:rsid w:val="00A35CB0"/>
    <w:rsid w:val="00A35DAF"/>
    <w:rsid w:val="00A35F48"/>
    <w:rsid w:val="00A361DD"/>
    <w:rsid w:val="00A363F0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DBF"/>
    <w:rsid w:val="00A40E1A"/>
    <w:rsid w:val="00A40F97"/>
    <w:rsid w:val="00A4117E"/>
    <w:rsid w:val="00A41220"/>
    <w:rsid w:val="00A415D4"/>
    <w:rsid w:val="00A41882"/>
    <w:rsid w:val="00A418DA"/>
    <w:rsid w:val="00A418DF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965"/>
    <w:rsid w:val="00A43F03"/>
    <w:rsid w:val="00A43F07"/>
    <w:rsid w:val="00A4431D"/>
    <w:rsid w:val="00A44540"/>
    <w:rsid w:val="00A446DD"/>
    <w:rsid w:val="00A44C08"/>
    <w:rsid w:val="00A44DBD"/>
    <w:rsid w:val="00A45063"/>
    <w:rsid w:val="00A451C6"/>
    <w:rsid w:val="00A4554B"/>
    <w:rsid w:val="00A45776"/>
    <w:rsid w:val="00A45A22"/>
    <w:rsid w:val="00A45E49"/>
    <w:rsid w:val="00A45EBD"/>
    <w:rsid w:val="00A45F76"/>
    <w:rsid w:val="00A46200"/>
    <w:rsid w:val="00A4627B"/>
    <w:rsid w:val="00A46C7D"/>
    <w:rsid w:val="00A46CA0"/>
    <w:rsid w:val="00A4718F"/>
    <w:rsid w:val="00A471D7"/>
    <w:rsid w:val="00A471E3"/>
    <w:rsid w:val="00A4745D"/>
    <w:rsid w:val="00A47761"/>
    <w:rsid w:val="00A478D7"/>
    <w:rsid w:val="00A47A63"/>
    <w:rsid w:val="00A47D38"/>
    <w:rsid w:val="00A47F0F"/>
    <w:rsid w:val="00A47F10"/>
    <w:rsid w:val="00A50607"/>
    <w:rsid w:val="00A5080A"/>
    <w:rsid w:val="00A50898"/>
    <w:rsid w:val="00A50919"/>
    <w:rsid w:val="00A50A2C"/>
    <w:rsid w:val="00A50C54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3518"/>
    <w:rsid w:val="00A535DC"/>
    <w:rsid w:val="00A5416F"/>
    <w:rsid w:val="00A5441C"/>
    <w:rsid w:val="00A5455A"/>
    <w:rsid w:val="00A54576"/>
    <w:rsid w:val="00A545ED"/>
    <w:rsid w:val="00A54969"/>
    <w:rsid w:val="00A54B90"/>
    <w:rsid w:val="00A54C66"/>
    <w:rsid w:val="00A54E1A"/>
    <w:rsid w:val="00A5501B"/>
    <w:rsid w:val="00A552E2"/>
    <w:rsid w:val="00A5548F"/>
    <w:rsid w:val="00A55648"/>
    <w:rsid w:val="00A5583E"/>
    <w:rsid w:val="00A55AB3"/>
    <w:rsid w:val="00A55C0E"/>
    <w:rsid w:val="00A55F85"/>
    <w:rsid w:val="00A5606A"/>
    <w:rsid w:val="00A561EB"/>
    <w:rsid w:val="00A567AE"/>
    <w:rsid w:val="00A56DCF"/>
    <w:rsid w:val="00A56F5C"/>
    <w:rsid w:val="00A56FE3"/>
    <w:rsid w:val="00A57136"/>
    <w:rsid w:val="00A57760"/>
    <w:rsid w:val="00A579A3"/>
    <w:rsid w:val="00A57C52"/>
    <w:rsid w:val="00A57C83"/>
    <w:rsid w:val="00A57D24"/>
    <w:rsid w:val="00A57E06"/>
    <w:rsid w:val="00A60799"/>
    <w:rsid w:val="00A6080F"/>
    <w:rsid w:val="00A60974"/>
    <w:rsid w:val="00A609A7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7DF"/>
    <w:rsid w:val="00A62BF6"/>
    <w:rsid w:val="00A62E3E"/>
    <w:rsid w:val="00A63193"/>
    <w:rsid w:val="00A63297"/>
    <w:rsid w:val="00A632B9"/>
    <w:rsid w:val="00A63D76"/>
    <w:rsid w:val="00A63EAA"/>
    <w:rsid w:val="00A63FF2"/>
    <w:rsid w:val="00A640BA"/>
    <w:rsid w:val="00A6476F"/>
    <w:rsid w:val="00A64A4E"/>
    <w:rsid w:val="00A64A51"/>
    <w:rsid w:val="00A64DF1"/>
    <w:rsid w:val="00A64ED4"/>
    <w:rsid w:val="00A64F4C"/>
    <w:rsid w:val="00A653A7"/>
    <w:rsid w:val="00A6595B"/>
    <w:rsid w:val="00A65A23"/>
    <w:rsid w:val="00A66069"/>
    <w:rsid w:val="00A660FF"/>
    <w:rsid w:val="00A66AFB"/>
    <w:rsid w:val="00A67078"/>
    <w:rsid w:val="00A673D5"/>
    <w:rsid w:val="00A675E7"/>
    <w:rsid w:val="00A6769E"/>
    <w:rsid w:val="00A6783F"/>
    <w:rsid w:val="00A679F7"/>
    <w:rsid w:val="00A67A88"/>
    <w:rsid w:val="00A67ABB"/>
    <w:rsid w:val="00A67EF2"/>
    <w:rsid w:val="00A67F8B"/>
    <w:rsid w:val="00A704FC"/>
    <w:rsid w:val="00A70A64"/>
    <w:rsid w:val="00A70ADF"/>
    <w:rsid w:val="00A70CAE"/>
    <w:rsid w:val="00A70DF8"/>
    <w:rsid w:val="00A70F4A"/>
    <w:rsid w:val="00A71043"/>
    <w:rsid w:val="00A71260"/>
    <w:rsid w:val="00A71431"/>
    <w:rsid w:val="00A718E5"/>
    <w:rsid w:val="00A71E21"/>
    <w:rsid w:val="00A71F24"/>
    <w:rsid w:val="00A720F5"/>
    <w:rsid w:val="00A722EA"/>
    <w:rsid w:val="00A728D6"/>
    <w:rsid w:val="00A72AB0"/>
    <w:rsid w:val="00A72BC8"/>
    <w:rsid w:val="00A72C2F"/>
    <w:rsid w:val="00A72C7E"/>
    <w:rsid w:val="00A72E11"/>
    <w:rsid w:val="00A7368A"/>
    <w:rsid w:val="00A7399B"/>
    <w:rsid w:val="00A73B63"/>
    <w:rsid w:val="00A73C80"/>
    <w:rsid w:val="00A73CC6"/>
    <w:rsid w:val="00A743A7"/>
    <w:rsid w:val="00A744A5"/>
    <w:rsid w:val="00A745F2"/>
    <w:rsid w:val="00A748EA"/>
    <w:rsid w:val="00A74C63"/>
    <w:rsid w:val="00A75151"/>
    <w:rsid w:val="00A751A6"/>
    <w:rsid w:val="00A75696"/>
    <w:rsid w:val="00A75825"/>
    <w:rsid w:val="00A75A9A"/>
    <w:rsid w:val="00A75AA6"/>
    <w:rsid w:val="00A75C09"/>
    <w:rsid w:val="00A75DC4"/>
    <w:rsid w:val="00A75FAC"/>
    <w:rsid w:val="00A76107"/>
    <w:rsid w:val="00A763C8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7091"/>
    <w:rsid w:val="00A77761"/>
    <w:rsid w:val="00A77A7D"/>
    <w:rsid w:val="00A77D03"/>
    <w:rsid w:val="00A77F67"/>
    <w:rsid w:val="00A801D5"/>
    <w:rsid w:val="00A805C3"/>
    <w:rsid w:val="00A805D2"/>
    <w:rsid w:val="00A8089C"/>
    <w:rsid w:val="00A808CD"/>
    <w:rsid w:val="00A80E13"/>
    <w:rsid w:val="00A80F7C"/>
    <w:rsid w:val="00A813A7"/>
    <w:rsid w:val="00A81538"/>
    <w:rsid w:val="00A81825"/>
    <w:rsid w:val="00A81890"/>
    <w:rsid w:val="00A81A8F"/>
    <w:rsid w:val="00A81C29"/>
    <w:rsid w:val="00A81CE5"/>
    <w:rsid w:val="00A81FF7"/>
    <w:rsid w:val="00A82056"/>
    <w:rsid w:val="00A823CA"/>
    <w:rsid w:val="00A82444"/>
    <w:rsid w:val="00A824DE"/>
    <w:rsid w:val="00A82625"/>
    <w:rsid w:val="00A82895"/>
    <w:rsid w:val="00A82A82"/>
    <w:rsid w:val="00A82AB4"/>
    <w:rsid w:val="00A82BE7"/>
    <w:rsid w:val="00A82C7B"/>
    <w:rsid w:val="00A82F03"/>
    <w:rsid w:val="00A82FD9"/>
    <w:rsid w:val="00A830B6"/>
    <w:rsid w:val="00A83156"/>
    <w:rsid w:val="00A83161"/>
    <w:rsid w:val="00A83401"/>
    <w:rsid w:val="00A8343E"/>
    <w:rsid w:val="00A834BF"/>
    <w:rsid w:val="00A8357D"/>
    <w:rsid w:val="00A835E3"/>
    <w:rsid w:val="00A83D4C"/>
    <w:rsid w:val="00A83E01"/>
    <w:rsid w:val="00A84BD5"/>
    <w:rsid w:val="00A84C41"/>
    <w:rsid w:val="00A851C8"/>
    <w:rsid w:val="00A851E9"/>
    <w:rsid w:val="00A8530A"/>
    <w:rsid w:val="00A8540B"/>
    <w:rsid w:val="00A8551A"/>
    <w:rsid w:val="00A855E2"/>
    <w:rsid w:val="00A85910"/>
    <w:rsid w:val="00A85DBB"/>
    <w:rsid w:val="00A85EC3"/>
    <w:rsid w:val="00A85F66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87F9A"/>
    <w:rsid w:val="00A90096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4F0"/>
    <w:rsid w:val="00A92577"/>
    <w:rsid w:val="00A92881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42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5DC"/>
    <w:rsid w:val="00A9673B"/>
    <w:rsid w:val="00A9676F"/>
    <w:rsid w:val="00A968D8"/>
    <w:rsid w:val="00A96A97"/>
    <w:rsid w:val="00A96E48"/>
    <w:rsid w:val="00A96F73"/>
    <w:rsid w:val="00A971F8"/>
    <w:rsid w:val="00A97206"/>
    <w:rsid w:val="00A972A0"/>
    <w:rsid w:val="00A9739A"/>
    <w:rsid w:val="00A97486"/>
    <w:rsid w:val="00A97544"/>
    <w:rsid w:val="00A9762C"/>
    <w:rsid w:val="00A97815"/>
    <w:rsid w:val="00A97876"/>
    <w:rsid w:val="00A979C7"/>
    <w:rsid w:val="00A97A8D"/>
    <w:rsid w:val="00A97B21"/>
    <w:rsid w:val="00A97CED"/>
    <w:rsid w:val="00A97F9A"/>
    <w:rsid w:val="00A97FE4"/>
    <w:rsid w:val="00AA001C"/>
    <w:rsid w:val="00AA04D8"/>
    <w:rsid w:val="00AA0567"/>
    <w:rsid w:val="00AA095B"/>
    <w:rsid w:val="00AA0CB3"/>
    <w:rsid w:val="00AA1082"/>
    <w:rsid w:val="00AA1354"/>
    <w:rsid w:val="00AA142A"/>
    <w:rsid w:val="00AA145D"/>
    <w:rsid w:val="00AA196F"/>
    <w:rsid w:val="00AA1A24"/>
    <w:rsid w:val="00AA1B70"/>
    <w:rsid w:val="00AA1CC0"/>
    <w:rsid w:val="00AA2006"/>
    <w:rsid w:val="00AA206B"/>
    <w:rsid w:val="00AA21CF"/>
    <w:rsid w:val="00AA2293"/>
    <w:rsid w:val="00AA22F5"/>
    <w:rsid w:val="00AA26F7"/>
    <w:rsid w:val="00AA2954"/>
    <w:rsid w:val="00AA2A27"/>
    <w:rsid w:val="00AA33A9"/>
    <w:rsid w:val="00AA3728"/>
    <w:rsid w:val="00AA3B55"/>
    <w:rsid w:val="00AA3E65"/>
    <w:rsid w:val="00AA4062"/>
    <w:rsid w:val="00AA41E7"/>
    <w:rsid w:val="00AA43E0"/>
    <w:rsid w:val="00AA45E7"/>
    <w:rsid w:val="00AA4705"/>
    <w:rsid w:val="00AA48F2"/>
    <w:rsid w:val="00AA490F"/>
    <w:rsid w:val="00AA4CCC"/>
    <w:rsid w:val="00AA4DC2"/>
    <w:rsid w:val="00AA4E03"/>
    <w:rsid w:val="00AA4F5D"/>
    <w:rsid w:val="00AA5134"/>
    <w:rsid w:val="00AA52E3"/>
    <w:rsid w:val="00AA539D"/>
    <w:rsid w:val="00AA5422"/>
    <w:rsid w:val="00AA562E"/>
    <w:rsid w:val="00AA57A4"/>
    <w:rsid w:val="00AA6003"/>
    <w:rsid w:val="00AA62E7"/>
    <w:rsid w:val="00AA643B"/>
    <w:rsid w:val="00AA6672"/>
    <w:rsid w:val="00AA67FD"/>
    <w:rsid w:val="00AA6C33"/>
    <w:rsid w:val="00AA6D8D"/>
    <w:rsid w:val="00AA6E3C"/>
    <w:rsid w:val="00AA6E67"/>
    <w:rsid w:val="00AA701D"/>
    <w:rsid w:val="00AA7863"/>
    <w:rsid w:val="00AA78D1"/>
    <w:rsid w:val="00AA78D7"/>
    <w:rsid w:val="00AA7A91"/>
    <w:rsid w:val="00AA7E33"/>
    <w:rsid w:val="00AB010D"/>
    <w:rsid w:val="00AB021E"/>
    <w:rsid w:val="00AB03C2"/>
    <w:rsid w:val="00AB04EC"/>
    <w:rsid w:val="00AB0AE8"/>
    <w:rsid w:val="00AB0D53"/>
    <w:rsid w:val="00AB0E77"/>
    <w:rsid w:val="00AB0F6D"/>
    <w:rsid w:val="00AB12E9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CCC"/>
    <w:rsid w:val="00AB2CF6"/>
    <w:rsid w:val="00AB2FE2"/>
    <w:rsid w:val="00AB316E"/>
    <w:rsid w:val="00AB35B2"/>
    <w:rsid w:val="00AB35B7"/>
    <w:rsid w:val="00AB3BA8"/>
    <w:rsid w:val="00AB4143"/>
    <w:rsid w:val="00AB42B7"/>
    <w:rsid w:val="00AB467C"/>
    <w:rsid w:val="00AB488E"/>
    <w:rsid w:val="00AB4945"/>
    <w:rsid w:val="00AB4990"/>
    <w:rsid w:val="00AB4A58"/>
    <w:rsid w:val="00AB4C26"/>
    <w:rsid w:val="00AB4CED"/>
    <w:rsid w:val="00AB4DCA"/>
    <w:rsid w:val="00AB4E93"/>
    <w:rsid w:val="00AB4EE8"/>
    <w:rsid w:val="00AB58B2"/>
    <w:rsid w:val="00AB5B12"/>
    <w:rsid w:val="00AB60D6"/>
    <w:rsid w:val="00AB617A"/>
    <w:rsid w:val="00AB6282"/>
    <w:rsid w:val="00AB683C"/>
    <w:rsid w:val="00AB68E3"/>
    <w:rsid w:val="00AB6943"/>
    <w:rsid w:val="00AB6A9F"/>
    <w:rsid w:val="00AB6B6C"/>
    <w:rsid w:val="00AB728D"/>
    <w:rsid w:val="00AB75FD"/>
    <w:rsid w:val="00AB7717"/>
    <w:rsid w:val="00AB77EF"/>
    <w:rsid w:val="00AB791B"/>
    <w:rsid w:val="00AB7980"/>
    <w:rsid w:val="00AB79EC"/>
    <w:rsid w:val="00AB7CF7"/>
    <w:rsid w:val="00AB7F1F"/>
    <w:rsid w:val="00AC033E"/>
    <w:rsid w:val="00AC06FE"/>
    <w:rsid w:val="00AC0A8C"/>
    <w:rsid w:val="00AC12F6"/>
    <w:rsid w:val="00AC17A4"/>
    <w:rsid w:val="00AC17F3"/>
    <w:rsid w:val="00AC1807"/>
    <w:rsid w:val="00AC1B97"/>
    <w:rsid w:val="00AC1CBB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7F3"/>
    <w:rsid w:val="00AC3A32"/>
    <w:rsid w:val="00AC3A69"/>
    <w:rsid w:val="00AC3BE2"/>
    <w:rsid w:val="00AC3E74"/>
    <w:rsid w:val="00AC40F1"/>
    <w:rsid w:val="00AC4331"/>
    <w:rsid w:val="00AC459C"/>
    <w:rsid w:val="00AC45F1"/>
    <w:rsid w:val="00AC4A28"/>
    <w:rsid w:val="00AC5151"/>
    <w:rsid w:val="00AC56F2"/>
    <w:rsid w:val="00AC58B4"/>
    <w:rsid w:val="00AC5970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114"/>
    <w:rsid w:val="00AC782C"/>
    <w:rsid w:val="00AD023F"/>
    <w:rsid w:val="00AD024C"/>
    <w:rsid w:val="00AD028F"/>
    <w:rsid w:val="00AD032F"/>
    <w:rsid w:val="00AD0895"/>
    <w:rsid w:val="00AD0D90"/>
    <w:rsid w:val="00AD142E"/>
    <w:rsid w:val="00AD17A0"/>
    <w:rsid w:val="00AD1826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4EE"/>
    <w:rsid w:val="00AD35E6"/>
    <w:rsid w:val="00AD374D"/>
    <w:rsid w:val="00AD390A"/>
    <w:rsid w:val="00AD4085"/>
    <w:rsid w:val="00AD41C7"/>
    <w:rsid w:val="00AD42B2"/>
    <w:rsid w:val="00AD4427"/>
    <w:rsid w:val="00AD468F"/>
    <w:rsid w:val="00AD490F"/>
    <w:rsid w:val="00AD496A"/>
    <w:rsid w:val="00AD4BB3"/>
    <w:rsid w:val="00AD4C37"/>
    <w:rsid w:val="00AD4F75"/>
    <w:rsid w:val="00AD5241"/>
    <w:rsid w:val="00AD52DA"/>
    <w:rsid w:val="00AD555B"/>
    <w:rsid w:val="00AD55E2"/>
    <w:rsid w:val="00AD5D03"/>
    <w:rsid w:val="00AD61D8"/>
    <w:rsid w:val="00AD63A5"/>
    <w:rsid w:val="00AD63BB"/>
    <w:rsid w:val="00AD693F"/>
    <w:rsid w:val="00AD71E4"/>
    <w:rsid w:val="00AD782A"/>
    <w:rsid w:val="00AD787C"/>
    <w:rsid w:val="00AD7E67"/>
    <w:rsid w:val="00AE001C"/>
    <w:rsid w:val="00AE0135"/>
    <w:rsid w:val="00AE0335"/>
    <w:rsid w:val="00AE0AFD"/>
    <w:rsid w:val="00AE0B6F"/>
    <w:rsid w:val="00AE0C87"/>
    <w:rsid w:val="00AE0D65"/>
    <w:rsid w:val="00AE0EDD"/>
    <w:rsid w:val="00AE16A0"/>
    <w:rsid w:val="00AE184F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18B"/>
    <w:rsid w:val="00AE3487"/>
    <w:rsid w:val="00AE3894"/>
    <w:rsid w:val="00AE3A91"/>
    <w:rsid w:val="00AE3D50"/>
    <w:rsid w:val="00AE3E04"/>
    <w:rsid w:val="00AE3EE0"/>
    <w:rsid w:val="00AE3EE8"/>
    <w:rsid w:val="00AE3FC5"/>
    <w:rsid w:val="00AE4340"/>
    <w:rsid w:val="00AE4BDA"/>
    <w:rsid w:val="00AE5086"/>
    <w:rsid w:val="00AE519E"/>
    <w:rsid w:val="00AE523C"/>
    <w:rsid w:val="00AE5424"/>
    <w:rsid w:val="00AE57E5"/>
    <w:rsid w:val="00AE5CBE"/>
    <w:rsid w:val="00AE5D17"/>
    <w:rsid w:val="00AE60C6"/>
    <w:rsid w:val="00AE642D"/>
    <w:rsid w:val="00AE671B"/>
    <w:rsid w:val="00AE6782"/>
    <w:rsid w:val="00AE6881"/>
    <w:rsid w:val="00AE69E9"/>
    <w:rsid w:val="00AE6A35"/>
    <w:rsid w:val="00AE6CD5"/>
    <w:rsid w:val="00AE6D3E"/>
    <w:rsid w:val="00AE6F9E"/>
    <w:rsid w:val="00AE72F2"/>
    <w:rsid w:val="00AE7480"/>
    <w:rsid w:val="00AE7535"/>
    <w:rsid w:val="00AE79EE"/>
    <w:rsid w:val="00AE7DB5"/>
    <w:rsid w:val="00AE7E77"/>
    <w:rsid w:val="00AF07C9"/>
    <w:rsid w:val="00AF0B03"/>
    <w:rsid w:val="00AF0E8C"/>
    <w:rsid w:val="00AF0EFC"/>
    <w:rsid w:val="00AF16CC"/>
    <w:rsid w:val="00AF1892"/>
    <w:rsid w:val="00AF1DF8"/>
    <w:rsid w:val="00AF2127"/>
    <w:rsid w:val="00AF21D6"/>
    <w:rsid w:val="00AF2691"/>
    <w:rsid w:val="00AF2892"/>
    <w:rsid w:val="00AF2A89"/>
    <w:rsid w:val="00AF302E"/>
    <w:rsid w:val="00AF3175"/>
    <w:rsid w:val="00AF3404"/>
    <w:rsid w:val="00AF342A"/>
    <w:rsid w:val="00AF34F9"/>
    <w:rsid w:val="00AF3560"/>
    <w:rsid w:val="00AF36FF"/>
    <w:rsid w:val="00AF37CB"/>
    <w:rsid w:val="00AF3C4D"/>
    <w:rsid w:val="00AF3ECA"/>
    <w:rsid w:val="00AF40C2"/>
    <w:rsid w:val="00AF4355"/>
    <w:rsid w:val="00AF436C"/>
    <w:rsid w:val="00AF46A5"/>
    <w:rsid w:val="00AF48FC"/>
    <w:rsid w:val="00AF4A65"/>
    <w:rsid w:val="00AF4BB1"/>
    <w:rsid w:val="00AF4D7F"/>
    <w:rsid w:val="00AF4EA5"/>
    <w:rsid w:val="00AF4EB8"/>
    <w:rsid w:val="00AF56DB"/>
    <w:rsid w:val="00AF5A63"/>
    <w:rsid w:val="00AF5A82"/>
    <w:rsid w:val="00AF5FEB"/>
    <w:rsid w:val="00AF63F2"/>
    <w:rsid w:val="00AF63FF"/>
    <w:rsid w:val="00AF656E"/>
    <w:rsid w:val="00AF66CC"/>
    <w:rsid w:val="00AF66EB"/>
    <w:rsid w:val="00AF6BC7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CF"/>
    <w:rsid w:val="00B012F2"/>
    <w:rsid w:val="00B0130A"/>
    <w:rsid w:val="00B01314"/>
    <w:rsid w:val="00B01535"/>
    <w:rsid w:val="00B01816"/>
    <w:rsid w:val="00B01A8A"/>
    <w:rsid w:val="00B01C30"/>
    <w:rsid w:val="00B01C52"/>
    <w:rsid w:val="00B01F58"/>
    <w:rsid w:val="00B02225"/>
    <w:rsid w:val="00B02408"/>
    <w:rsid w:val="00B0243B"/>
    <w:rsid w:val="00B025F1"/>
    <w:rsid w:val="00B02A49"/>
    <w:rsid w:val="00B02AFD"/>
    <w:rsid w:val="00B02DA3"/>
    <w:rsid w:val="00B02E80"/>
    <w:rsid w:val="00B0307D"/>
    <w:rsid w:val="00B03847"/>
    <w:rsid w:val="00B0389B"/>
    <w:rsid w:val="00B03E65"/>
    <w:rsid w:val="00B03EB1"/>
    <w:rsid w:val="00B03FAB"/>
    <w:rsid w:val="00B0437C"/>
    <w:rsid w:val="00B044CD"/>
    <w:rsid w:val="00B04899"/>
    <w:rsid w:val="00B04B0A"/>
    <w:rsid w:val="00B04C42"/>
    <w:rsid w:val="00B04C93"/>
    <w:rsid w:val="00B04FF3"/>
    <w:rsid w:val="00B05290"/>
    <w:rsid w:val="00B0529C"/>
    <w:rsid w:val="00B05462"/>
    <w:rsid w:val="00B054F4"/>
    <w:rsid w:val="00B05539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9B0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3B8"/>
    <w:rsid w:val="00B12429"/>
    <w:rsid w:val="00B128D7"/>
    <w:rsid w:val="00B12954"/>
    <w:rsid w:val="00B12CC0"/>
    <w:rsid w:val="00B12D6A"/>
    <w:rsid w:val="00B12EC2"/>
    <w:rsid w:val="00B12F21"/>
    <w:rsid w:val="00B130D3"/>
    <w:rsid w:val="00B131BD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4FB3"/>
    <w:rsid w:val="00B15323"/>
    <w:rsid w:val="00B15426"/>
    <w:rsid w:val="00B15781"/>
    <w:rsid w:val="00B15921"/>
    <w:rsid w:val="00B15A26"/>
    <w:rsid w:val="00B15F78"/>
    <w:rsid w:val="00B161BB"/>
    <w:rsid w:val="00B1654A"/>
    <w:rsid w:val="00B16EB8"/>
    <w:rsid w:val="00B1738A"/>
    <w:rsid w:val="00B1771F"/>
    <w:rsid w:val="00B17906"/>
    <w:rsid w:val="00B17944"/>
    <w:rsid w:val="00B17D70"/>
    <w:rsid w:val="00B17E7E"/>
    <w:rsid w:val="00B2023A"/>
    <w:rsid w:val="00B203C7"/>
    <w:rsid w:val="00B20433"/>
    <w:rsid w:val="00B2068B"/>
    <w:rsid w:val="00B20A3F"/>
    <w:rsid w:val="00B20AC8"/>
    <w:rsid w:val="00B20B31"/>
    <w:rsid w:val="00B20C4A"/>
    <w:rsid w:val="00B20CD1"/>
    <w:rsid w:val="00B21002"/>
    <w:rsid w:val="00B21046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770"/>
    <w:rsid w:val="00B22933"/>
    <w:rsid w:val="00B22EA0"/>
    <w:rsid w:val="00B22FC5"/>
    <w:rsid w:val="00B23059"/>
    <w:rsid w:val="00B23392"/>
    <w:rsid w:val="00B23557"/>
    <w:rsid w:val="00B23714"/>
    <w:rsid w:val="00B23ABC"/>
    <w:rsid w:val="00B23CE9"/>
    <w:rsid w:val="00B23E6B"/>
    <w:rsid w:val="00B240F7"/>
    <w:rsid w:val="00B24299"/>
    <w:rsid w:val="00B2429F"/>
    <w:rsid w:val="00B24385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ED1"/>
    <w:rsid w:val="00B25F49"/>
    <w:rsid w:val="00B26025"/>
    <w:rsid w:val="00B26207"/>
    <w:rsid w:val="00B263BF"/>
    <w:rsid w:val="00B26644"/>
    <w:rsid w:val="00B26892"/>
    <w:rsid w:val="00B26914"/>
    <w:rsid w:val="00B26BE9"/>
    <w:rsid w:val="00B26E90"/>
    <w:rsid w:val="00B26F27"/>
    <w:rsid w:val="00B27036"/>
    <w:rsid w:val="00B27143"/>
    <w:rsid w:val="00B274E7"/>
    <w:rsid w:val="00B2762A"/>
    <w:rsid w:val="00B2768B"/>
    <w:rsid w:val="00B276BA"/>
    <w:rsid w:val="00B2790C"/>
    <w:rsid w:val="00B27984"/>
    <w:rsid w:val="00B279D1"/>
    <w:rsid w:val="00B27C1E"/>
    <w:rsid w:val="00B27D77"/>
    <w:rsid w:val="00B301B9"/>
    <w:rsid w:val="00B301FB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7B2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3238"/>
    <w:rsid w:val="00B33711"/>
    <w:rsid w:val="00B338BB"/>
    <w:rsid w:val="00B33C0D"/>
    <w:rsid w:val="00B33EC2"/>
    <w:rsid w:val="00B33F7E"/>
    <w:rsid w:val="00B340A1"/>
    <w:rsid w:val="00B340F5"/>
    <w:rsid w:val="00B34109"/>
    <w:rsid w:val="00B343FF"/>
    <w:rsid w:val="00B3445C"/>
    <w:rsid w:val="00B344B5"/>
    <w:rsid w:val="00B3485B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6D5A"/>
    <w:rsid w:val="00B3713D"/>
    <w:rsid w:val="00B37219"/>
    <w:rsid w:val="00B37233"/>
    <w:rsid w:val="00B372DB"/>
    <w:rsid w:val="00B37411"/>
    <w:rsid w:val="00B376B0"/>
    <w:rsid w:val="00B37B05"/>
    <w:rsid w:val="00B37DC9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23C"/>
    <w:rsid w:val="00B41419"/>
    <w:rsid w:val="00B41823"/>
    <w:rsid w:val="00B41A77"/>
    <w:rsid w:val="00B41CE9"/>
    <w:rsid w:val="00B41CF3"/>
    <w:rsid w:val="00B41D04"/>
    <w:rsid w:val="00B42135"/>
    <w:rsid w:val="00B4221E"/>
    <w:rsid w:val="00B424C0"/>
    <w:rsid w:val="00B4291B"/>
    <w:rsid w:val="00B42A99"/>
    <w:rsid w:val="00B42B21"/>
    <w:rsid w:val="00B42D9D"/>
    <w:rsid w:val="00B42EF7"/>
    <w:rsid w:val="00B4328B"/>
    <w:rsid w:val="00B432A5"/>
    <w:rsid w:val="00B433E2"/>
    <w:rsid w:val="00B43684"/>
    <w:rsid w:val="00B4368D"/>
    <w:rsid w:val="00B43750"/>
    <w:rsid w:val="00B437CB"/>
    <w:rsid w:val="00B43DF6"/>
    <w:rsid w:val="00B442E9"/>
    <w:rsid w:val="00B447AD"/>
    <w:rsid w:val="00B447C3"/>
    <w:rsid w:val="00B449C9"/>
    <w:rsid w:val="00B451A3"/>
    <w:rsid w:val="00B4540B"/>
    <w:rsid w:val="00B454D8"/>
    <w:rsid w:val="00B45732"/>
    <w:rsid w:val="00B45B59"/>
    <w:rsid w:val="00B45E91"/>
    <w:rsid w:val="00B45F21"/>
    <w:rsid w:val="00B45FA8"/>
    <w:rsid w:val="00B46047"/>
    <w:rsid w:val="00B4614B"/>
    <w:rsid w:val="00B4614C"/>
    <w:rsid w:val="00B46436"/>
    <w:rsid w:val="00B4661F"/>
    <w:rsid w:val="00B46BB9"/>
    <w:rsid w:val="00B46CA5"/>
    <w:rsid w:val="00B47099"/>
    <w:rsid w:val="00B474C8"/>
    <w:rsid w:val="00B474E6"/>
    <w:rsid w:val="00B47751"/>
    <w:rsid w:val="00B47D81"/>
    <w:rsid w:val="00B47DD7"/>
    <w:rsid w:val="00B500A8"/>
    <w:rsid w:val="00B503DC"/>
    <w:rsid w:val="00B5050E"/>
    <w:rsid w:val="00B509DB"/>
    <w:rsid w:val="00B50E4C"/>
    <w:rsid w:val="00B51386"/>
    <w:rsid w:val="00B51615"/>
    <w:rsid w:val="00B516C7"/>
    <w:rsid w:val="00B51922"/>
    <w:rsid w:val="00B5194E"/>
    <w:rsid w:val="00B519D7"/>
    <w:rsid w:val="00B51A1B"/>
    <w:rsid w:val="00B51BAD"/>
    <w:rsid w:val="00B51F77"/>
    <w:rsid w:val="00B5226E"/>
    <w:rsid w:val="00B52692"/>
    <w:rsid w:val="00B5275E"/>
    <w:rsid w:val="00B528D9"/>
    <w:rsid w:val="00B52B50"/>
    <w:rsid w:val="00B52BBA"/>
    <w:rsid w:val="00B52CEA"/>
    <w:rsid w:val="00B52E00"/>
    <w:rsid w:val="00B52E4E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357"/>
    <w:rsid w:val="00B545F3"/>
    <w:rsid w:val="00B5471A"/>
    <w:rsid w:val="00B54954"/>
    <w:rsid w:val="00B54AFF"/>
    <w:rsid w:val="00B54B66"/>
    <w:rsid w:val="00B54D93"/>
    <w:rsid w:val="00B55545"/>
    <w:rsid w:val="00B55A47"/>
    <w:rsid w:val="00B55D2F"/>
    <w:rsid w:val="00B56138"/>
    <w:rsid w:val="00B564F9"/>
    <w:rsid w:val="00B5651D"/>
    <w:rsid w:val="00B56869"/>
    <w:rsid w:val="00B569AF"/>
    <w:rsid w:val="00B56EA7"/>
    <w:rsid w:val="00B56F30"/>
    <w:rsid w:val="00B57652"/>
    <w:rsid w:val="00B576FE"/>
    <w:rsid w:val="00B57CDE"/>
    <w:rsid w:val="00B57DAF"/>
    <w:rsid w:val="00B57E44"/>
    <w:rsid w:val="00B57E86"/>
    <w:rsid w:val="00B605F0"/>
    <w:rsid w:val="00B60B60"/>
    <w:rsid w:val="00B60CFE"/>
    <w:rsid w:val="00B613CC"/>
    <w:rsid w:val="00B616AF"/>
    <w:rsid w:val="00B61C7E"/>
    <w:rsid w:val="00B61E88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B5B"/>
    <w:rsid w:val="00B63BAC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23B"/>
    <w:rsid w:val="00B7036D"/>
    <w:rsid w:val="00B703E0"/>
    <w:rsid w:val="00B7071C"/>
    <w:rsid w:val="00B70BC2"/>
    <w:rsid w:val="00B70D91"/>
    <w:rsid w:val="00B70E42"/>
    <w:rsid w:val="00B7133E"/>
    <w:rsid w:val="00B71374"/>
    <w:rsid w:val="00B716F3"/>
    <w:rsid w:val="00B71BC7"/>
    <w:rsid w:val="00B71C00"/>
    <w:rsid w:val="00B71E14"/>
    <w:rsid w:val="00B7200F"/>
    <w:rsid w:val="00B72124"/>
    <w:rsid w:val="00B72644"/>
    <w:rsid w:val="00B726D3"/>
    <w:rsid w:val="00B72789"/>
    <w:rsid w:val="00B7278E"/>
    <w:rsid w:val="00B72AB2"/>
    <w:rsid w:val="00B72F78"/>
    <w:rsid w:val="00B73096"/>
    <w:rsid w:val="00B730ED"/>
    <w:rsid w:val="00B7311B"/>
    <w:rsid w:val="00B7336F"/>
    <w:rsid w:val="00B73387"/>
    <w:rsid w:val="00B733EF"/>
    <w:rsid w:val="00B734C5"/>
    <w:rsid w:val="00B735F9"/>
    <w:rsid w:val="00B73F69"/>
    <w:rsid w:val="00B740AA"/>
    <w:rsid w:val="00B745E0"/>
    <w:rsid w:val="00B74705"/>
    <w:rsid w:val="00B74736"/>
    <w:rsid w:val="00B74A3A"/>
    <w:rsid w:val="00B74A57"/>
    <w:rsid w:val="00B74CE8"/>
    <w:rsid w:val="00B74CF9"/>
    <w:rsid w:val="00B74DB6"/>
    <w:rsid w:val="00B74F0B"/>
    <w:rsid w:val="00B750BE"/>
    <w:rsid w:val="00B754A6"/>
    <w:rsid w:val="00B755FD"/>
    <w:rsid w:val="00B7570D"/>
    <w:rsid w:val="00B75AA9"/>
    <w:rsid w:val="00B75AFC"/>
    <w:rsid w:val="00B761B3"/>
    <w:rsid w:val="00B761EB"/>
    <w:rsid w:val="00B7623E"/>
    <w:rsid w:val="00B763D4"/>
    <w:rsid w:val="00B76411"/>
    <w:rsid w:val="00B76452"/>
    <w:rsid w:val="00B7658D"/>
    <w:rsid w:val="00B765C5"/>
    <w:rsid w:val="00B768BC"/>
    <w:rsid w:val="00B76B55"/>
    <w:rsid w:val="00B76C40"/>
    <w:rsid w:val="00B76D54"/>
    <w:rsid w:val="00B76DCD"/>
    <w:rsid w:val="00B77034"/>
    <w:rsid w:val="00B77292"/>
    <w:rsid w:val="00B772F1"/>
    <w:rsid w:val="00B77413"/>
    <w:rsid w:val="00B774A6"/>
    <w:rsid w:val="00B7772E"/>
    <w:rsid w:val="00B778A6"/>
    <w:rsid w:val="00B778AA"/>
    <w:rsid w:val="00B77D00"/>
    <w:rsid w:val="00B77E36"/>
    <w:rsid w:val="00B801A2"/>
    <w:rsid w:val="00B801AA"/>
    <w:rsid w:val="00B80224"/>
    <w:rsid w:val="00B8024D"/>
    <w:rsid w:val="00B80443"/>
    <w:rsid w:val="00B8061B"/>
    <w:rsid w:val="00B8064C"/>
    <w:rsid w:val="00B806A3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C5F"/>
    <w:rsid w:val="00B83D8F"/>
    <w:rsid w:val="00B83EB6"/>
    <w:rsid w:val="00B83FC7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B83"/>
    <w:rsid w:val="00B85DCA"/>
    <w:rsid w:val="00B85DFB"/>
    <w:rsid w:val="00B85F0B"/>
    <w:rsid w:val="00B85F4D"/>
    <w:rsid w:val="00B8627C"/>
    <w:rsid w:val="00B86331"/>
    <w:rsid w:val="00B8644F"/>
    <w:rsid w:val="00B86490"/>
    <w:rsid w:val="00B867EB"/>
    <w:rsid w:val="00B869E2"/>
    <w:rsid w:val="00B86B98"/>
    <w:rsid w:val="00B86BD6"/>
    <w:rsid w:val="00B86CAA"/>
    <w:rsid w:val="00B86CE9"/>
    <w:rsid w:val="00B86EE4"/>
    <w:rsid w:val="00B870AA"/>
    <w:rsid w:val="00B872BE"/>
    <w:rsid w:val="00B87362"/>
    <w:rsid w:val="00B873CD"/>
    <w:rsid w:val="00B873FD"/>
    <w:rsid w:val="00B87659"/>
    <w:rsid w:val="00B87744"/>
    <w:rsid w:val="00B87847"/>
    <w:rsid w:val="00B87A06"/>
    <w:rsid w:val="00B87D15"/>
    <w:rsid w:val="00B87DB3"/>
    <w:rsid w:val="00B87E3C"/>
    <w:rsid w:val="00B90290"/>
    <w:rsid w:val="00B9066F"/>
    <w:rsid w:val="00B908B1"/>
    <w:rsid w:val="00B9094B"/>
    <w:rsid w:val="00B90A66"/>
    <w:rsid w:val="00B90B9D"/>
    <w:rsid w:val="00B90CE9"/>
    <w:rsid w:val="00B90F15"/>
    <w:rsid w:val="00B90FDA"/>
    <w:rsid w:val="00B90FFF"/>
    <w:rsid w:val="00B910E8"/>
    <w:rsid w:val="00B91115"/>
    <w:rsid w:val="00B91277"/>
    <w:rsid w:val="00B91378"/>
    <w:rsid w:val="00B9141B"/>
    <w:rsid w:val="00B915BF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BD5"/>
    <w:rsid w:val="00B92CAB"/>
    <w:rsid w:val="00B92E77"/>
    <w:rsid w:val="00B92E7A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340"/>
    <w:rsid w:val="00B947BA"/>
    <w:rsid w:val="00B948A6"/>
    <w:rsid w:val="00B952D0"/>
    <w:rsid w:val="00B9536C"/>
    <w:rsid w:val="00B95415"/>
    <w:rsid w:val="00B9579A"/>
    <w:rsid w:val="00B95B67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6C47"/>
    <w:rsid w:val="00B970EE"/>
    <w:rsid w:val="00B97560"/>
    <w:rsid w:val="00B97798"/>
    <w:rsid w:val="00B97DEF"/>
    <w:rsid w:val="00BA0948"/>
    <w:rsid w:val="00BA0960"/>
    <w:rsid w:val="00BA0C11"/>
    <w:rsid w:val="00BA0FE4"/>
    <w:rsid w:val="00BA109E"/>
    <w:rsid w:val="00BA1368"/>
    <w:rsid w:val="00BA173E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3E3"/>
    <w:rsid w:val="00BA24E4"/>
    <w:rsid w:val="00BA27D5"/>
    <w:rsid w:val="00BA27FF"/>
    <w:rsid w:val="00BA29FE"/>
    <w:rsid w:val="00BA2BA3"/>
    <w:rsid w:val="00BA2F2D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C66"/>
    <w:rsid w:val="00BA4F05"/>
    <w:rsid w:val="00BA565E"/>
    <w:rsid w:val="00BA5931"/>
    <w:rsid w:val="00BA5CA5"/>
    <w:rsid w:val="00BA5D56"/>
    <w:rsid w:val="00BA5EE1"/>
    <w:rsid w:val="00BA61AA"/>
    <w:rsid w:val="00BA6295"/>
    <w:rsid w:val="00BA6538"/>
    <w:rsid w:val="00BA687D"/>
    <w:rsid w:val="00BA6B6F"/>
    <w:rsid w:val="00BA6EF3"/>
    <w:rsid w:val="00BA7031"/>
    <w:rsid w:val="00BA74AC"/>
    <w:rsid w:val="00BA7958"/>
    <w:rsid w:val="00BA7A3F"/>
    <w:rsid w:val="00BA7AD1"/>
    <w:rsid w:val="00BA7BCC"/>
    <w:rsid w:val="00BA7D46"/>
    <w:rsid w:val="00BA7DF4"/>
    <w:rsid w:val="00BA7F2B"/>
    <w:rsid w:val="00BB017C"/>
    <w:rsid w:val="00BB03B5"/>
    <w:rsid w:val="00BB049E"/>
    <w:rsid w:val="00BB0715"/>
    <w:rsid w:val="00BB073C"/>
    <w:rsid w:val="00BB0BF0"/>
    <w:rsid w:val="00BB0E3E"/>
    <w:rsid w:val="00BB0FEF"/>
    <w:rsid w:val="00BB102D"/>
    <w:rsid w:val="00BB12E8"/>
    <w:rsid w:val="00BB1403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2FA1"/>
    <w:rsid w:val="00BB4037"/>
    <w:rsid w:val="00BB408D"/>
    <w:rsid w:val="00BB4537"/>
    <w:rsid w:val="00BB45B3"/>
    <w:rsid w:val="00BB4A68"/>
    <w:rsid w:val="00BB4BB4"/>
    <w:rsid w:val="00BB4E7A"/>
    <w:rsid w:val="00BB4FAD"/>
    <w:rsid w:val="00BB5A5C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209"/>
    <w:rsid w:val="00BC12CF"/>
    <w:rsid w:val="00BC149E"/>
    <w:rsid w:val="00BC157B"/>
    <w:rsid w:val="00BC16AB"/>
    <w:rsid w:val="00BC1706"/>
    <w:rsid w:val="00BC177B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A82"/>
    <w:rsid w:val="00BC2BDB"/>
    <w:rsid w:val="00BC2D06"/>
    <w:rsid w:val="00BC2DB5"/>
    <w:rsid w:val="00BC2E2D"/>
    <w:rsid w:val="00BC2F4F"/>
    <w:rsid w:val="00BC3683"/>
    <w:rsid w:val="00BC3756"/>
    <w:rsid w:val="00BC386A"/>
    <w:rsid w:val="00BC3BE0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9C2"/>
    <w:rsid w:val="00BC6A93"/>
    <w:rsid w:val="00BC6B91"/>
    <w:rsid w:val="00BC6CCE"/>
    <w:rsid w:val="00BC7086"/>
    <w:rsid w:val="00BC740D"/>
    <w:rsid w:val="00BC74EB"/>
    <w:rsid w:val="00BC769D"/>
    <w:rsid w:val="00BC76A1"/>
    <w:rsid w:val="00BC772B"/>
    <w:rsid w:val="00BC7C48"/>
    <w:rsid w:val="00BC7CC1"/>
    <w:rsid w:val="00BC7D1C"/>
    <w:rsid w:val="00BC7EA8"/>
    <w:rsid w:val="00BC7FB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94"/>
    <w:rsid w:val="00BD1591"/>
    <w:rsid w:val="00BD1597"/>
    <w:rsid w:val="00BD1776"/>
    <w:rsid w:val="00BD1782"/>
    <w:rsid w:val="00BD1F0D"/>
    <w:rsid w:val="00BD213E"/>
    <w:rsid w:val="00BD2254"/>
    <w:rsid w:val="00BD2284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F1D"/>
    <w:rsid w:val="00BD5F59"/>
    <w:rsid w:val="00BD6088"/>
    <w:rsid w:val="00BD6620"/>
    <w:rsid w:val="00BD671B"/>
    <w:rsid w:val="00BD6A5B"/>
    <w:rsid w:val="00BD6CBF"/>
    <w:rsid w:val="00BD70C5"/>
    <w:rsid w:val="00BD7181"/>
    <w:rsid w:val="00BD7330"/>
    <w:rsid w:val="00BD748C"/>
    <w:rsid w:val="00BD750F"/>
    <w:rsid w:val="00BD76C5"/>
    <w:rsid w:val="00BD76D8"/>
    <w:rsid w:val="00BD7AEA"/>
    <w:rsid w:val="00BD7CC0"/>
    <w:rsid w:val="00BD7FD9"/>
    <w:rsid w:val="00BD7FDD"/>
    <w:rsid w:val="00BD7FE0"/>
    <w:rsid w:val="00BE02DC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5B0"/>
    <w:rsid w:val="00BE2AA6"/>
    <w:rsid w:val="00BE2F26"/>
    <w:rsid w:val="00BE2F28"/>
    <w:rsid w:val="00BE340C"/>
    <w:rsid w:val="00BE365E"/>
    <w:rsid w:val="00BE3C73"/>
    <w:rsid w:val="00BE3F08"/>
    <w:rsid w:val="00BE42BC"/>
    <w:rsid w:val="00BE4322"/>
    <w:rsid w:val="00BE454F"/>
    <w:rsid w:val="00BE48D0"/>
    <w:rsid w:val="00BE49E7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209"/>
    <w:rsid w:val="00BE63A4"/>
    <w:rsid w:val="00BE69B7"/>
    <w:rsid w:val="00BE69BC"/>
    <w:rsid w:val="00BE6BE6"/>
    <w:rsid w:val="00BE6F64"/>
    <w:rsid w:val="00BE6FB2"/>
    <w:rsid w:val="00BE702D"/>
    <w:rsid w:val="00BE752A"/>
    <w:rsid w:val="00BE77B0"/>
    <w:rsid w:val="00BE7AD2"/>
    <w:rsid w:val="00BE7F63"/>
    <w:rsid w:val="00BF02E5"/>
    <w:rsid w:val="00BF05BC"/>
    <w:rsid w:val="00BF066E"/>
    <w:rsid w:val="00BF0A47"/>
    <w:rsid w:val="00BF117A"/>
    <w:rsid w:val="00BF152B"/>
    <w:rsid w:val="00BF1544"/>
    <w:rsid w:val="00BF1BFB"/>
    <w:rsid w:val="00BF1F54"/>
    <w:rsid w:val="00BF2097"/>
    <w:rsid w:val="00BF29BE"/>
    <w:rsid w:val="00BF2B88"/>
    <w:rsid w:val="00BF2BD5"/>
    <w:rsid w:val="00BF2D13"/>
    <w:rsid w:val="00BF2F3D"/>
    <w:rsid w:val="00BF302D"/>
    <w:rsid w:val="00BF31AD"/>
    <w:rsid w:val="00BF3267"/>
    <w:rsid w:val="00BF34A1"/>
    <w:rsid w:val="00BF3620"/>
    <w:rsid w:val="00BF371B"/>
    <w:rsid w:val="00BF387D"/>
    <w:rsid w:val="00BF387E"/>
    <w:rsid w:val="00BF3922"/>
    <w:rsid w:val="00BF39A4"/>
    <w:rsid w:val="00BF3C8D"/>
    <w:rsid w:val="00BF3F1B"/>
    <w:rsid w:val="00BF40A8"/>
    <w:rsid w:val="00BF4116"/>
    <w:rsid w:val="00BF41A9"/>
    <w:rsid w:val="00BF494A"/>
    <w:rsid w:val="00BF4D62"/>
    <w:rsid w:val="00BF4F9B"/>
    <w:rsid w:val="00BF4FC9"/>
    <w:rsid w:val="00BF5467"/>
    <w:rsid w:val="00BF5587"/>
    <w:rsid w:val="00BF586C"/>
    <w:rsid w:val="00BF5B85"/>
    <w:rsid w:val="00BF609B"/>
    <w:rsid w:val="00BF60A0"/>
    <w:rsid w:val="00BF69EA"/>
    <w:rsid w:val="00BF6FDA"/>
    <w:rsid w:val="00BF759A"/>
    <w:rsid w:val="00BF76FA"/>
    <w:rsid w:val="00BF772D"/>
    <w:rsid w:val="00BF77CB"/>
    <w:rsid w:val="00BF7958"/>
    <w:rsid w:val="00BF79E4"/>
    <w:rsid w:val="00BF7ACA"/>
    <w:rsid w:val="00BF7BE7"/>
    <w:rsid w:val="00C000E4"/>
    <w:rsid w:val="00C00EA3"/>
    <w:rsid w:val="00C00F2F"/>
    <w:rsid w:val="00C00F79"/>
    <w:rsid w:val="00C00F81"/>
    <w:rsid w:val="00C00F8B"/>
    <w:rsid w:val="00C0101E"/>
    <w:rsid w:val="00C013F0"/>
    <w:rsid w:val="00C015DB"/>
    <w:rsid w:val="00C015F2"/>
    <w:rsid w:val="00C016E0"/>
    <w:rsid w:val="00C01976"/>
    <w:rsid w:val="00C01BC4"/>
    <w:rsid w:val="00C0210D"/>
    <w:rsid w:val="00C021AE"/>
    <w:rsid w:val="00C023D0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537"/>
    <w:rsid w:val="00C04709"/>
    <w:rsid w:val="00C04BCC"/>
    <w:rsid w:val="00C04C74"/>
    <w:rsid w:val="00C05631"/>
    <w:rsid w:val="00C05C20"/>
    <w:rsid w:val="00C061AA"/>
    <w:rsid w:val="00C06234"/>
    <w:rsid w:val="00C067AD"/>
    <w:rsid w:val="00C06814"/>
    <w:rsid w:val="00C069B9"/>
    <w:rsid w:val="00C06ACE"/>
    <w:rsid w:val="00C06BE0"/>
    <w:rsid w:val="00C06DA8"/>
    <w:rsid w:val="00C06F5B"/>
    <w:rsid w:val="00C07075"/>
    <w:rsid w:val="00C07250"/>
    <w:rsid w:val="00C073F8"/>
    <w:rsid w:val="00C07549"/>
    <w:rsid w:val="00C07890"/>
    <w:rsid w:val="00C07E89"/>
    <w:rsid w:val="00C07FC4"/>
    <w:rsid w:val="00C100E7"/>
    <w:rsid w:val="00C10343"/>
    <w:rsid w:val="00C10642"/>
    <w:rsid w:val="00C10A07"/>
    <w:rsid w:val="00C112DA"/>
    <w:rsid w:val="00C113F1"/>
    <w:rsid w:val="00C11467"/>
    <w:rsid w:val="00C116FB"/>
    <w:rsid w:val="00C117B8"/>
    <w:rsid w:val="00C11A74"/>
    <w:rsid w:val="00C11D7B"/>
    <w:rsid w:val="00C11E64"/>
    <w:rsid w:val="00C12017"/>
    <w:rsid w:val="00C1261E"/>
    <w:rsid w:val="00C12625"/>
    <w:rsid w:val="00C12AE9"/>
    <w:rsid w:val="00C12BB5"/>
    <w:rsid w:val="00C12F35"/>
    <w:rsid w:val="00C130DF"/>
    <w:rsid w:val="00C13183"/>
    <w:rsid w:val="00C136B9"/>
    <w:rsid w:val="00C13884"/>
    <w:rsid w:val="00C13954"/>
    <w:rsid w:val="00C13B7E"/>
    <w:rsid w:val="00C13BF3"/>
    <w:rsid w:val="00C13C98"/>
    <w:rsid w:val="00C13D48"/>
    <w:rsid w:val="00C13DAA"/>
    <w:rsid w:val="00C13DD3"/>
    <w:rsid w:val="00C14078"/>
    <w:rsid w:val="00C141EB"/>
    <w:rsid w:val="00C144E6"/>
    <w:rsid w:val="00C145B2"/>
    <w:rsid w:val="00C14B0B"/>
    <w:rsid w:val="00C14BA5"/>
    <w:rsid w:val="00C14EC9"/>
    <w:rsid w:val="00C15058"/>
    <w:rsid w:val="00C152A8"/>
    <w:rsid w:val="00C15328"/>
    <w:rsid w:val="00C15848"/>
    <w:rsid w:val="00C15D84"/>
    <w:rsid w:val="00C16085"/>
    <w:rsid w:val="00C1627D"/>
    <w:rsid w:val="00C1632E"/>
    <w:rsid w:val="00C16330"/>
    <w:rsid w:val="00C165C8"/>
    <w:rsid w:val="00C16713"/>
    <w:rsid w:val="00C172BF"/>
    <w:rsid w:val="00C1751B"/>
    <w:rsid w:val="00C175EC"/>
    <w:rsid w:val="00C1780D"/>
    <w:rsid w:val="00C201E2"/>
    <w:rsid w:val="00C203A5"/>
    <w:rsid w:val="00C203B0"/>
    <w:rsid w:val="00C205E5"/>
    <w:rsid w:val="00C20C73"/>
    <w:rsid w:val="00C20C75"/>
    <w:rsid w:val="00C21500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3981"/>
    <w:rsid w:val="00C23D2A"/>
    <w:rsid w:val="00C24481"/>
    <w:rsid w:val="00C247F4"/>
    <w:rsid w:val="00C24835"/>
    <w:rsid w:val="00C24913"/>
    <w:rsid w:val="00C24917"/>
    <w:rsid w:val="00C24DDB"/>
    <w:rsid w:val="00C24E9F"/>
    <w:rsid w:val="00C2506B"/>
    <w:rsid w:val="00C25343"/>
    <w:rsid w:val="00C2582C"/>
    <w:rsid w:val="00C25885"/>
    <w:rsid w:val="00C25C92"/>
    <w:rsid w:val="00C25F63"/>
    <w:rsid w:val="00C25F96"/>
    <w:rsid w:val="00C25FD8"/>
    <w:rsid w:val="00C26021"/>
    <w:rsid w:val="00C260E7"/>
    <w:rsid w:val="00C26169"/>
    <w:rsid w:val="00C2621B"/>
    <w:rsid w:val="00C263EF"/>
    <w:rsid w:val="00C266B7"/>
    <w:rsid w:val="00C26780"/>
    <w:rsid w:val="00C267A0"/>
    <w:rsid w:val="00C267A7"/>
    <w:rsid w:val="00C26802"/>
    <w:rsid w:val="00C268B5"/>
    <w:rsid w:val="00C26BDB"/>
    <w:rsid w:val="00C26D3C"/>
    <w:rsid w:val="00C26F76"/>
    <w:rsid w:val="00C272B5"/>
    <w:rsid w:val="00C273E7"/>
    <w:rsid w:val="00C27631"/>
    <w:rsid w:val="00C27668"/>
    <w:rsid w:val="00C278C6"/>
    <w:rsid w:val="00C278D5"/>
    <w:rsid w:val="00C27D90"/>
    <w:rsid w:val="00C27DAB"/>
    <w:rsid w:val="00C27F21"/>
    <w:rsid w:val="00C30307"/>
    <w:rsid w:val="00C3058D"/>
    <w:rsid w:val="00C30842"/>
    <w:rsid w:val="00C3084E"/>
    <w:rsid w:val="00C308F8"/>
    <w:rsid w:val="00C31031"/>
    <w:rsid w:val="00C3152C"/>
    <w:rsid w:val="00C316C7"/>
    <w:rsid w:val="00C31975"/>
    <w:rsid w:val="00C31C99"/>
    <w:rsid w:val="00C31F4C"/>
    <w:rsid w:val="00C32116"/>
    <w:rsid w:val="00C32234"/>
    <w:rsid w:val="00C326D6"/>
    <w:rsid w:val="00C32C34"/>
    <w:rsid w:val="00C32CF5"/>
    <w:rsid w:val="00C3303F"/>
    <w:rsid w:val="00C332D0"/>
    <w:rsid w:val="00C33326"/>
    <w:rsid w:val="00C333BE"/>
    <w:rsid w:val="00C33AC1"/>
    <w:rsid w:val="00C33F49"/>
    <w:rsid w:val="00C34089"/>
    <w:rsid w:val="00C34268"/>
    <w:rsid w:val="00C3442C"/>
    <w:rsid w:val="00C34495"/>
    <w:rsid w:val="00C345C3"/>
    <w:rsid w:val="00C3463A"/>
    <w:rsid w:val="00C346C4"/>
    <w:rsid w:val="00C34728"/>
    <w:rsid w:val="00C348BC"/>
    <w:rsid w:val="00C34AD2"/>
    <w:rsid w:val="00C34B02"/>
    <w:rsid w:val="00C34B4B"/>
    <w:rsid w:val="00C34B98"/>
    <w:rsid w:val="00C352BA"/>
    <w:rsid w:val="00C353D1"/>
    <w:rsid w:val="00C355FA"/>
    <w:rsid w:val="00C3567E"/>
    <w:rsid w:val="00C356A5"/>
    <w:rsid w:val="00C35A97"/>
    <w:rsid w:val="00C35E7D"/>
    <w:rsid w:val="00C35FB6"/>
    <w:rsid w:val="00C362AF"/>
    <w:rsid w:val="00C362EA"/>
    <w:rsid w:val="00C36744"/>
    <w:rsid w:val="00C36FEE"/>
    <w:rsid w:val="00C37107"/>
    <w:rsid w:val="00C3722C"/>
    <w:rsid w:val="00C3749D"/>
    <w:rsid w:val="00C37693"/>
    <w:rsid w:val="00C376D9"/>
    <w:rsid w:val="00C3772E"/>
    <w:rsid w:val="00C37830"/>
    <w:rsid w:val="00C3796F"/>
    <w:rsid w:val="00C37D5E"/>
    <w:rsid w:val="00C37F8C"/>
    <w:rsid w:val="00C40619"/>
    <w:rsid w:val="00C40628"/>
    <w:rsid w:val="00C4064A"/>
    <w:rsid w:val="00C409D5"/>
    <w:rsid w:val="00C409E6"/>
    <w:rsid w:val="00C40B4F"/>
    <w:rsid w:val="00C40D9A"/>
    <w:rsid w:val="00C40E3F"/>
    <w:rsid w:val="00C40FFB"/>
    <w:rsid w:val="00C4109D"/>
    <w:rsid w:val="00C41214"/>
    <w:rsid w:val="00C41326"/>
    <w:rsid w:val="00C41369"/>
    <w:rsid w:val="00C413C2"/>
    <w:rsid w:val="00C41AFB"/>
    <w:rsid w:val="00C42019"/>
    <w:rsid w:val="00C42065"/>
    <w:rsid w:val="00C420A0"/>
    <w:rsid w:val="00C420E5"/>
    <w:rsid w:val="00C42219"/>
    <w:rsid w:val="00C425D3"/>
    <w:rsid w:val="00C428EC"/>
    <w:rsid w:val="00C42A83"/>
    <w:rsid w:val="00C42E04"/>
    <w:rsid w:val="00C42FFC"/>
    <w:rsid w:val="00C432F5"/>
    <w:rsid w:val="00C43598"/>
    <w:rsid w:val="00C43982"/>
    <w:rsid w:val="00C43988"/>
    <w:rsid w:val="00C43B2F"/>
    <w:rsid w:val="00C43D7F"/>
    <w:rsid w:val="00C43E7A"/>
    <w:rsid w:val="00C44138"/>
    <w:rsid w:val="00C445D1"/>
    <w:rsid w:val="00C4460D"/>
    <w:rsid w:val="00C44BEE"/>
    <w:rsid w:val="00C44CE9"/>
    <w:rsid w:val="00C44D34"/>
    <w:rsid w:val="00C44D7F"/>
    <w:rsid w:val="00C44F11"/>
    <w:rsid w:val="00C45488"/>
    <w:rsid w:val="00C458F4"/>
    <w:rsid w:val="00C45A84"/>
    <w:rsid w:val="00C45BC7"/>
    <w:rsid w:val="00C45E68"/>
    <w:rsid w:val="00C462FE"/>
    <w:rsid w:val="00C463C9"/>
    <w:rsid w:val="00C4654D"/>
    <w:rsid w:val="00C465B2"/>
    <w:rsid w:val="00C466E6"/>
    <w:rsid w:val="00C4674E"/>
    <w:rsid w:val="00C46C1E"/>
    <w:rsid w:val="00C46C36"/>
    <w:rsid w:val="00C46CE0"/>
    <w:rsid w:val="00C46CEF"/>
    <w:rsid w:val="00C46DED"/>
    <w:rsid w:val="00C470B3"/>
    <w:rsid w:val="00C472FE"/>
    <w:rsid w:val="00C47332"/>
    <w:rsid w:val="00C474D3"/>
    <w:rsid w:val="00C475DF"/>
    <w:rsid w:val="00C4792D"/>
    <w:rsid w:val="00C506E0"/>
    <w:rsid w:val="00C509DB"/>
    <w:rsid w:val="00C50C91"/>
    <w:rsid w:val="00C50D47"/>
    <w:rsid w:val="00C50DD6"/>
    <w:rsid w:val="00C511D0"/>
    <w:rsid w:val="00C51698"/>
    <w:rsid w:val="00C517EC"/>
    <w:rsid w:val="00C51D44"/>
    <w:rsid w:val="00C51DB7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2E8C"/>
    <w:rsid w:val="00C537AD"/>
    <w:rsid w:val="00C541D2"/>
    <w:rsid w:val="00C54429"/>
    <w:rsid w:val="00C5459E"/>
    <w:rsid w:val="00C545A8"/>
    <w:rsid w:val="00C54B6E"/>
    <w:rsid w:val="00C54ED4"/>
    <w:rsid w:val="00C550C9"/>
    <w:rsid w:val="00C55916"/>
    <w:rsid w:val="00C559E4"/>
    <w:rsid w:val="00C55B6B"/>
    <w:rsid w:val="00C55BEF"/>
    <w:rsid w:val="00C565DD"/>
    <w:rsid w:val="00C56821"/>
    <w:rsid w:val="00C56A7E"/>
    <w:rsid w:val="00C56BE7"/>
    <w:rsid w:val="00C56DAF"/>
    <w:rsid w:val="00C56F05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7CF"/>
    <w:rsid w:val="00C610BA"/>
    <w:rsid w:val="00C6148B"/>
    <w:rsid w:val="00C615C8"/>
    <w:rsid w:val="00C61847"/>
    <w:rsid w:val="00C61893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A17"/>
    <w:rsid w:val="00C63CAA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80"/>
    <w:rsid w:val="00C653AE"/>
    <w:rsid w:val="00C6549C"/>
    <w:rsid w:val="00C654E0"/>
    <w:rsid w:val="00C65556"/>
    <w:rsid w:val="00C65926"/>
    <w:rsid w:val="00C660DA"/>
    <w:rsid w:val="00C66400"/>
    <w:rsid w:val="00C6650B"/>
    <w:rsid w:val="00C66544"/>
    <w:rsid w:val="00C668B6"/>
    <w:rsid w:val="00C66BBC"/>
    <w:rsid w:val="00C67146"/>
    <w:rsid w:val="00C673A0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9"/>
    <w:rsid w:val="00C7082E"/>
    <w:rsid w:val="00C7098D"/>
    <w:rsid w:val="00C70C85"/>
    <w:rsid w:val="00C718D5"/>
    <w:rsid w:val="00C71E7D"/>
    <w:rsid w:val="00C71F6E"/>
    <w:rsid w:val="00C72188"/>
    <w:rsid w:val="00C72A78"/>
    <w:rsid w:val="00C72E43"/>
    <w:rsid w:val="00C72E99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9C2"/>
    <w:rsid w:val="00C74B8B"/>
    <w:rsid w:val="00C74BE1"/>
    <w:rsid w:val="00C74C81"/>
    <w:rsid w:val="00C74DD8"/>
    <w:rsid w:val="00C74E80"/>
    <w:rsid w:val="00C74FF7"/>
    <w:rsid w:val="00C75020"/>
    <w:rsid w:val="00C753EC"/>
    <w:rsid w:val="00C75586"/>
    <w:rsid w:val="00C756F5"/>
    <w:rsid w:val="00C757C6"/>
    <w:rsid w:val="00C75869"/>
    <w:rsid w:val="00C75EA0"/>
    <w:rsid w:val="00C75FE4"/>
    <w:rsid w:val="00C76262"/>
    <w:rsid w:val="00C769EC"/>
    <w:rsid w:val="00C76A00"/>
    <w:rsid w:val="00C77529"/>
    <w:rsid w:val="00C7775F"/>
    <w:rsid w:val="00C778DD"/>
    <w:rsid w:val="00C779E7"/>
    <w:rsid w:val="00C77A55"/>
    <w:rsid w:val="00C77A96"/>
    <w:rsid w:val="00C8025A"/>
    <w:rsid w:val="00C80301"/>
    <w:rsid w:val="00C8056F"/>
    <w:rsid w:val="00C80BF9"/>
    <w:rsid w:val="00C80C85"/>
    <w:rsid w:val="00C80D4F"/>
    <w:rsid w:val="00C80EAC"/>
    <w:rsid w:val="00C810A1"/>
    <w:rsid w:val="00C81114"/>
    <w:rsid w:val="00C811B4"/>
    <w:rsid w:val="00C813BB"/>
    <w:rsid w:val="00C81497"/>
    <w:rsid w:val="00C81A90"/>
    <w:rsid w:val="00C81D52"/>
    <w:rsid w:val="00C81F3A"/>
    <w:rsid w:val="00C82923"/>
    <w:rsid w:val="00C82A45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630"/>
    <w:rsid w:val="00C8470F"/>
    <w:rsid w:val="00C848D9"/>
    <w:rsid w:val="00C85138"/>
    <w:rsid w:val="00C85142"/>
    <w:rsid w:val="00C8526C"/>
    <w:rsid w:val="00C8588D"/>
    <w:rsid w:val="00C858FE"/>
    <w:rsid w:val="00C85B90"/>
    <w:rsid w:val="00C85CDD"/>
    <w:rsid w:val="00C85E54"/>
    <w:rsid w:val="00C8600B"/>
    <w:rsid w:val="00C86035"/>
    <w:rsid w:val="00C86749"/>
    <w:rsid w:val="00C8719E"/>
    <w:rsid w:val="00C87231"/>
    <w:rsid w:val="00C873D3"/>
    <w:rsid w:val="00C87527"/>
    <w:rsid w:val="00C87768"/>
    <w:rsid w:val="00C8782D"/>
    <w:rsid w:val="00C878BE"/>
    <w:rsid w:val="00C87C59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58"/>
    <w:rsid w:val="00C91172"/>
    <w:rsid w:val="00C916D9"/>
    <w:rsid w:val="00C917DF"/>
    <w:rsid w:val="00C91A10"/>
    <w:rsid w:val="00C91A76"/>
    <w:rsid w:val="00C92501"/>
    <w:rsid w:val="00C92615"/>
    <w:rsid w:val="00C9278A"/>
    <w:rsid w:val="00C9296A"/>
    <w:rsid w:val="00C9298E"/>
    <w:rsid w:val="00C92C1A"/>
    <w:rsid w:val="00C9408D"/>
    <w:rsid w:val="00C9421C"/>
    <w:rsid w:val="00C94449"/>
    <w:rsid w:val="00C947FA"/>
    <w:rsid w:val="00C94933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7"/>
    <w:rsid w:val="00C966DA"/>
    <w:rsid w:val="00C9686C"/>
    <w:rsid w:val="00C9689B"/>
    <w:rsid w:val="00C97033"/>
    <w:rsid w:val="00C97111"/>
    <w:rsid w:val="00C97413"/>
    <w:rsid w:val="00C9775A"/>
    <w:rsid w:val="00C97AAA"/>
    <w:rsid w:val="00C97AB2"/>
    <w:rsid w:val="00C97E1B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5D3"/>
    <w:rsid w:val="00CA0836"/>
    <w:rsid w:val="00CA09C2"/>
    <w:rsid w:val="00CA0B50"/>
    <w:rsid w:val="00CA0D8F"/>
    <w:rsid w:val="00CA1119"/>
    <w:rsid w:val="00CA149D"/>
    <w:rsid w:val="00CA14E0"/>
    <w:rsid w:val="00CA186F"/>
    <w:rsid w:val="00CA19A6"/>
    <w:rsid w:val="00CA1CDE"/>
    <w:rsid w:val="00CA1E61"/>
    <w:rsid w:val="00CA201E"/>
    <w:rsid w:val="00CA24BB"/>
    <w:rsid w:val="00CA2EE6"/>
    <w:rsid w:val="00CA3265"/>
    <w:rsid w:val="00CA347E"/>
    <w:rsid w:val="00CA34BF"/>
    <w:rsid w:val="00CA3970"/>
    <w:rsid w:val="00CA3A0B"/>
    <w:rsid w:val="00CA3B63"/>
    <w:rsid w:val="00CA3BD6"/>
    <w:rsid w:val="00CA3F59"/>
    <w:rsid w:val="00CA406D"/>
    <w:rsid w:val="00CA40ED"/>
    <w:rsid w:val="00CA40FE"/>
    <w:rsid w:val="00CA417C"/>
    <w:rsid w:val="00CA4220"/>
    <w:rsid w:val="00CA473E"/>
    <w:rsid w:val="00CA505E"/>
    <w:rsid w:val="00CA519A"/>
    <w:rsid w:val="00CA51E4"/>
    <w:rsid w:val="00CA52CA"/>
    <w:rsid w:val="00CA5709"/>
    <w:rsid w:val="00CA589B"/>
    <w:rsid w:val="00CA58B3"/>
    <w:rsid w:val="00CA598B"/>
    <w:rsid w:val="00CA5B34"/>
    <w:rsid w:val="00CA5B42"/>
    <w:rsid w:val="00CA5E0C"/>
    <w:rsid w:val="00CA5E43"/>
    <w:rsid w:val="00CA5F38"/>
    <w:rsid w:val="00CA61E0"/>
    <w:rsid w:val="00CA623A"/>
    <w:rsid w:val="00CA686F"/>
    <w:rsid w:val="00CA6970"/>
    <w:rsid w:val="00CA69D2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916"/>
    <w:rsid w:val="00CB0D80"/>
    <w:rsid w:val="00CB0E20"/>
    <w:rsid w:val="00CB130C"/>
    <w:rsid w:val="00CB1732"/>
    <w:rsid w:val="00CB18C8"/>
    <w:rsid w:val="00CB1982"/>
    <w:rsid w:val="00CB19BF"/>
    <w:rsid w:val="00CB1AC6"/>
    <w:rsid w:val="00CB1B7D"/>
    <w:rsid w:val="00CB1C2C"/>
    <w:rsid w:val="00CB1E40"/>
    <w:rsid w:val="00CB1F64"/>
    <w:rsid w:val="00CB21E8"/>
    <w:rsid w:val="00CB2581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77F"/>
    <w:rsid w:val="00CB3BC7"/>
    <w:rsid w:val="00CB3D6A"/>
    <w:rsid w:val="00CB3E8A"/>
    <w:rsid w:val="00CB3FFF"/>
    <w:rsid w:val="00CB4059"/>
    <w:rsid w:val="00CB42F3"/>
    <w:rsid w:val="00CB442E"/>
    <w:rsid w:val="00CB44D3"/>
    <w:rsid w:val="00CB46B1"/>
    <w:rsid w:val="00CB4D18"/>
    <w:rsid w:val="00CB4F87"/>
    <w:rsid w:val="00CB4FB2"/>
    <w:rsid w:val="00CB5082"/>
    <w:rsid w:val="00CB5154"/>
    <w:rsid w:val="00CB5264"/>
    <w:rsid w:val="00CB55B5"/>
    <w:rsid w:val="00CB55BC"/>
    <w:rsid w:val="00CB5F0C"/>
    <w:rsid w:val="00CB609A"/>
    <w:rsid w:val="00CB6249"/>
    <w:rsid w:val="00CB63EE"/>
    <w:rsid w:val="00CB643D"/>
    <w:rsid w:val="00CB64A8"/>
    <w:rsid w:val="00CB6764"/>
    <w:rsid w:val="00CB68BF"/>
    <w:rsid w:val="00CB6CB3"/>
    <w:rsid w:val="00CB6D87"/>
    <w:rsid w:val="00CB6DD6"/>
    <w:rsid w:val="00CB6F9F"/>
    <w:rsid w:val="00CB71D0"/>
    <w:rsid w:val="00CB73C8"/>
    <w:rsid w:val="00CB741F"/>
    <w:rsid w:val="00CB7977"/>
    <w:rsid w:val="00CB79CC"/>
    <w:rsid w:val="00CB7A2C"/>
    <w:rsid w:val="00CB7A5F"/>
    <w:rsid w:val="00CB7BBC"/>
    <w:rsid w:val="00CB7C77"/>
    <w:rsid w:val="00CB7EE4"/>
    <w:rsid w:val="00CC00BA"/>
    <w:rsid w:val="00CC026C"/>
    <w:rsid w:val="00CC03B6"/>
    <w:rsid w:val="00CC05B8"/>
    <w:rsid w:val="00CC08DD"/>
    <w:rsid w:val="00CC08F5"/>
    <w:rsid w:val="00CC0991"/>
    <w:rsid w:val="00CC0A5A"/>
    <w:rsid w:val="00CC1028"/>
    <w:rsid w:val="00CC1167"/>
    <w:rsid w:val="00CC1943"/>
    <w:rsid w:val="00CC199C"/>
    <w:rsid w:val="00CC1B74"/>
    <w:rsid w:val="00CC1CAD"/>
    <w:rsid w:val="00CC21EF"/>
    <w:rsid w:val="00CC2346"/>
    <w:rsid w:val="00CC2685"/>
    <w:rsid w:val="00CC27E7"/>
    <w:rsid w:val="00CC2831"/>
    <w:rsid w:val="00CC28CA"/>
    <w:rsid w:val="00CC2CAD"/>
    <w:rsid w:val="00CC2E50"/>
    <w:rsid w:val="00CC31FD"/>
    <w:rsid w:val="00CC3327"/>
    <w:rsid w:val="00CC34C0"/>
    <w:rsid w:val="00CC3517"/>
    <w:rsid w:val="00CC390F"/>
    <w:rsid w:val="00CC396B"/>
    <w:rsid w:val="00CC39B3"/>
    <w:rsid w:val="00CC3D44"/>
    <w:rsid w:val="00CC3D9C"/>
    <w:rsid w:val="00CC3E43"/>
    <w:rsid w:val="00CC4109"/>
    <w:rsid w:val="00CC417E"/>
    <w:rsid w:val="00CC430F"/>
    <w:rsid w:val="00CC4335"/>
    <w:rsid w:val="00CC4389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75E"/>
    <w:rsid w:val="00CC5CE3"/>
    <w:rsid w:val="00CC5D0B"/>
    <w:rsid w:val="00CC5F9F"/>
    <w:rsid w:val="00CC63D5"/>
    <w:rsid w:val="00CC65B9"/>
    <w:rsid w:val="00CC6743"/>
    <w:rsid w:val="00CC6887"/>
    <w:rsid w:val="00CC6AA0"/>
    <w:rsid w:val="00CC7396"/>
    <w:rsid w:val="00CC7FF1"/>
    <w:rsid w:val="00CD04DC"/>
    <w:rsid w:val="00CD0505"/>
    <w:rsid w:val="00CD091C"/>
    <w:rsid w:val="00CD0AA0"/>
    <w:rsid w:val="00CD0AC0"/>
    <w:rsid w:val="00CD0B68"/>
    <w:rsid w:val="00CD0B8F"/>
    <w:rsid w:val="00CD0BA7"/>
    <w:rsid w:val="00CD0C1B"/>
    <w:rsid w:val="00CD0DFC"/>
    <w:rsid w:val="00CD0EF0"/>
    <w:rsid w:val="00CD17AC"/>
    <w:rsid w:val="00CD1A73"/>
    <w:rsid w:val="00CD1B91"/>
    <w:rsid w:val="00CD1E3D"/>
    <w:rsid w:val="00CD200B"/>
    <w:rsid w:val="00CD229B"/>
    <w:rsid w:val="00CD257D"/>
    <w:rsid w:val="00CD273B"/>
    <w:rsid w:val="00CD27CC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F1"/>
    <w:rsid w:val="00CD68EB"/>
    <w:rsid w:val="00CD6A95"/>
    <w:rsid w:val="00CD6C89"/>
    <w:rsid w:val="00CD6D28"/>
    <w:rsid w:val="00CD6E34"/>
    <w:rsid w:val="00CD731B"/>
    <w:rsid w:val="00CD7394"/>
    <w:rsid w:val="00CD76B0"/>
    <w:rsid w:val="00CD7A92"/>
    <w:rsid w:val="00CD7BDD"/>
    <w:rsid w:val="00CD7EF8"/>
    <w:rsid w:val="00CE020E"/>
    <w:rsid w:val="00CE0715"/>
    <w:rsid w:val="00CE0863"/>
    <w:rsid w:val="00CE08E9"/>
    <w:rsid w:val="00CE092B"/>
    <w:rsid w:val="00CE0FEF"/>
    <w:rsid w:val="00CE10B4"/>
    <w:rsid w:val="00CE1747"/>
    <w:rsid w:val="00CE1B8E"/>
    <w:rsid w:val="00CE1DB6"/>
    <w:rsid w:val="00CE1F85"/>
    <w:rsid w:val="00CE20E7"/>
    <w:rsid w:val="00CE22D0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A6"/>
    <w:rsid w:val="00CE3D09"/>
    <w:rsid w:val="00CE40B3"/>
    <w:rsid w:val="00CE413D"/>
    <w:rsid w:val="00CE4770"/>
    <w:rsid w:val="00CE4781"/>
    <w:rsid w:val="00CE480B"/>
    <w:rsid w:val="00CE4D36"/>
    <w:rsid w:val="00CE5355"/>
    <w:rsid w:val="00CE55B0"/>
    <w:rsid w:val="00CE55BF"/>
    <w:rsid w:val="00CE56FB"/>
    <w:rsid w:val="00CE56FD"/>
    <w:rsid w:val="00CE57E9"/>
    <w:rsid w:val="00CE580A"/>
    <w:rsid w:val="00CE59DF"/>
    <w:rsid w:val="00CE5AF1"/>
    <w:rsid w:val="00CE5D68"/>
    <w:rsid w:val="00CE6558"/>
    <w:rsid w:val="00CE66BD"/>
    <w:rsid w:val="00CE66D3"/>
    <w:rsid w:val="00CE67AE"/>
    <w:rsid w:val="00CE68A0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4D1"/>
    <w:rsid w:val="00CE7970"/>
    <w:rsid w:val="00CE7B4D"/>
    <w:rsid w:val="00CE7BE2"/>
    <w:rsid w:val="00CE7F91"/>
    <w:rsid w:val="00CF00DE"/>
    <w:rsid w:val="00CF010A"/>
    <w:rsid w:val="00CF0384"/>
    <w:rsid w:val="00CF084E"/>
    <w:rsid w:val="00CF0D80"/>
    <w:rsid w:val="00CF0D87"/>
    <w:rsid w:val="00CF1002"/>
    <w:rsid w:val="00CF15AF"/>
    <w:rsid w:val="00CF186F"/>
    <w:rsid w:val="00CF18B0"/>
    <w:rsid w:val="00CF1AE7"/>
    <w:rsid w:val="00CF1C87"/>
    <w:rsid w:val="00CF1EA4"/>
    <w:rsid w:val="00CF203A"/>
    <w:rsid w:val="00CF218F"/>
    <w:rsid w:val="00CF278F"/>
    <w:rsid w:val="00CF2845"/>
    <w:rsid w:val="00CF2851"/>
    <w:rsid w:val="00CF285D"/>
    <w:rsid w:val="00CF2BD5"/>
    <w:rsid w:val="00CF31CC"/>
    <w:rsid w:val="00CF3329"/>
    <w:rsid w:val="00CF334E"/>
    <w:rsid w:val="00CF35F7"/>
    <w:rsid w:val="00CF3605"/>
    <w:rsid w:val="00CF38AD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7AA"/>
    <w:rsid w:val="00CF5A7E"/>
    <w:rsid w:val="00CF5D28"/>
    <w:rsid w:val="00CF5E7F"/>
    <w:rsid w:val="00CF607D"/>
    <w:rsid w:val="00CF6773"/>
    <w:rsid w:val="00CF6C36"/>
    <w:rsid w:val="00CF6C71"/>
    <w:rsid w:val="00CF6CE7"/>
    <w:rsid w:val="00CF7618"/>
    <w:rsid w:val="00CF7B2D"/>
    <w:rsid w:val="00CF7BFB"/>
    <w:rsid w:val="00CF7D47"/>
    <w:rsid w:val="00CF7D73"/>
    <w:rsid w:val="00CF7F35"/>
    <w:rsid w:val="00CF7FB8"/>
    <w:rsid w:val="00D000DD"/>
    <w:rsid w:val="00D00616"/>
    <w:rsid w:val="00D00976"/>
    <w:rsid w:val="00D00E0A"/>
    <w:rsid w:val="00D00F06"/>
    <w:rsid w:val="00D010CD"/>
    <w:rsid w:val="00D01307"/>
    <w:rsid w:val="00D0177D"/>
    <w:rsid w:val="00D01793"/>
    <w:rsid w:val="00D02016"/>
    <w:rsid w:val="00D020F5"/>
    <w:rsid w:val="00D022CE"/>
    <w:rsid w:val="00D02BE9"/>
    <w:rsid w:val="00D03100"/>
    <w:rsid w:val="00D03339"/>
    <w:rsid w:val="00D03435"/>
    <w:rsid w:val="00D03588"/>
    <w:rsid w:val="00D03913"/>
    <w:rsid w:val="00D03DF6"/>
    <w:rsid w:val="00D03F5F"/>
    <w:rsid w:val="00D03F8F"/>
    <w:rsid w:val="00D04054"/>
    <w:rsid w:val="00D04218"/>
    <w:rsid w:val="00D043E8"/>
    <w:rsid w:val="00D044D6"/>
    <w:rsid w:val="00D04621"/>
    <w:rsid w:val="00D04764"/>
    <w:rsid w:val="00D04890"/>
    <w:rsid w:val="00D048EF"/>
    <w:rsid w:val="00D04A90"/>
    <w:rsid w:val="00D04C12"/>
    <w:rsid w:val="00D04DDA"/>
    <w:rsid w:val="00D04FA5"/>
    <w:rsid w:val="00D05620"/>
    <w:rsid w:val="00D05A0F"/>
    <w:rsid w:val="00D05E2F"/>
    <w:rsid w:val="00D05F13"/>
    <w:rsid w:val="00D05F7C"/>
    <w:rsid w:val="00D06126"/>
    <w:rsid w:val="00D062D1"/>
    <w:rsid w:val="00D0643A"/>
    <w:rsid w:val="00D06658"/>
    <w:rsid w:val="00D06689"/>
    <w:rsid w:val="00D06856"/>
    <w:rsid w:val="00D0688E"/>
    <w:rsid w:val="00D06A5F"/>
    <w:rsid w:val="00D06BC0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4FF"/>
    <w:rsid w:val="00D1375A"/>
    <w:rsid w:val="00D13FC2"/>
    <w:rsid w:val="00D142FF"/>
    <w:rsid w:val="00D14ACF"/>
    <w:rsid w:val="00D14C4B"/>
    <w:rsid w:val="00D150AC"/>
    <w:rsid w:val="00D1527F"/>
    <w:rsid w:val="00D1574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9F4"/>
    <w:rsid w:val="00D17AA8"/>
    <w:rsid w:val="00D17AD8"/>
    <w:rsid w:val="00D17CAE"/>
    <w:rsid w:val="00D200D5"/>
    <w:rsid w:val="00D2012A"/>
    <w:rsid w:val="00D20166"/>
    <w:rsid w:val="00D20558"/>
    <w:rsid w:val="00D205FA"/>
    <w:rsid w:val="00D206A4"/>
    <w:rsid w:val="00D20958"/>
    <w:rsid w:val="00D20AC1"/>
    <w:rsid w:val="00D20AE5"/>
    <w:rsid w:val="00D20B17"/>
    <w:rsid w:val="00D20EFC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1A9"/>
    <w:rsid w:val="00D234DA"/>
    <w:rsid w:val="00D241CE"/>
    <w:rsid w:val="00D24220"/>
    <w:rsid w:val="00D24239"/>
    <w:rsid w:val="00D2455F"/>
    <w:rsid w:val="00D2498C"/>
    <w:rsid w:val="00D24A01"/>
    <w:rsid w:val="00D24A43"/>
    <w:rsid w:val="00D24B42"/>
    <w:rsid w:val="00D24FCC"/>
    <w:rsid w:val="00D250E9"/>
    <w:rsid w:val="00D251B3"/>
    <w:rsid w:val="00D254EE"/>
    <w:rsid w:val="00D257DC"/>
    <w:rsid w:val="00D25B1E"/>
    <w:rsid w:val="00D25DCA"/>
    <w:rsid w:val="00D25E6E"/>
    <w:rsid w:val="00D25FE0"/>
    <w:rsid w:val="00D2613F"/>
    <w:rsid w:val="00D26246"/>
    <w:rsid w:val="00D263D5"/>
    <w:rsid w:val="00D26419"/>
    <w:rsid w:val="00D264C6"/>
    <w:rsid w:val="00D2690D"/>
    <w:rsid w:val="00D26C98"/>
    <w:rsid w:val="00D26D17"/>
    <w:rsid w:val="00D27054"/>
    <w:rsid w:val="00D272D0"/>
    <w:rsid w:val="00D273DE"/>
    <w:rsid w:val="00D27457"/>
    <w:rsid w:val="00D278F7"/>
    <w:rsid w:val="00D27ABA"/>
    <w:rsid w:val="00D27DCE"/>
    <w:rsid w:val="00D3004C"/>
    <w:rsid w:val="00D300B3"/>
    <w:rsid w:val="00D30997"/>
    <w:rsid w:val="00D30B61"/>
    <w:rsid w:val="00D30C93"/>
    <w:rsid w:val="00D310AA"/>
    <w:rsid w:val="00D31194"/>
    <w:rsid w:val="00D31226"/>
    <w:rsid w:val="00D31413"/>
    <w:rsid w:val="00D314A5"/>
    <w:rsid w:val="00D31523"/>
    <w:rsid w:val="00D31D9F"/>
    <w:rsid w:val="00D31E5F"/>
    <w:rsid w:val="00D322B1"/>
    <w:rsid w:val="00D324C3"/>
    <w:rsid w:val="00D3252E"/>
    <w:rsid w:val="00D3265C"/>
    <w:rsid w:val="00D32B27"/>
    <w:rsid w:val="00D32D9C"/>
    <w:rsid w:val="00D32F25"/>
    <w:rsid w:val="00D32F76"/>
    <w:rsid w:val="00D32FF8"/>
    <w:rsid w:val="00D33CD3"/>
    <w:rsid w:val="00D33F91"/>
    <w:rsid w:val="00D34226"/>
    <w:rsid w:val="00D343E6"/>
    <w:rsid w:val="00D345DA"/>
    <w:rsid w:val="00D3479C"/>
    <w:rsid w:val="00D34941"/>
    <w:rsid w:val="00D349BB"/>
    <w:rsid w:val="00D34A82"/>
    <w:rsid w:val="00D34B7F"/>
    <w:rsid w:val="00D350C8"/>
    <w:rsid w:val="00D35177"/>
    <w:rsid w:val="00D351F4"/>
    <w:rsid w:val="00D35731"/>
    <w:rsid w:val="00D357A8"/>
    <w:rsid w:val="00D358CC"/>
    <w:rsid w:val="00D35AAA"/>
    <w:rsid w:val="00D35E00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7310"/>
    <w:rsid w:val="00D37367"/>
    <w:rsid w:val="00D37390"/>
    <w:rsid w:val="00D377AD"/>
    <w:rsid w:val="00D377F0"/>
    <w:rsid w:val="00D37881"/>
    <w:rsid w:val="00D37981"/>
    <w:rsid w:val="00D37E15"/>
    <w:rsid w:val="00D4002A"/>
    <w:rsid w:val="00D403C1"/>
    <w:rsid w:val="00D40557"/>
    <w:rsid w:val="00D40735"/>
    <w:rsid w:val="00D40AF0"/>
    <w:rsid w:val="00D412E5"/>
    <w:rsid w:val="00D41408"/>
    <w:rsid w:val="00D415BC"/>
    <w:rsid w:val="00D4200B"/>
    <w:rsid w:val="00D42322"/>
    <w:rsid w:val="00D42678"/>
    <w:rsid w:val="00D429CF"/>
    <w:rsid w:val="00D42BFA"/>
    <w:rsid w:val="00D42D39"/>
    <w:rsid w:val="00D42EAE"/>
    <w:rsid w:val="00D430A6"/>
    <w:rsid w:val="00D432DF"/>
    <w:rsid w:val="00D43364"/>
    <w:rsid w:val="00D433EF"/>
    <w:rsid w:val="00D43400"/>
    <w:rsid w:val="00D43A85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A54"/>
    <w:rsid w:val="00D46E33"/>
    <w:rsid w:val="00D46E44"/>
    <w:rsid w:val="00D46E75"/>
    <w:rsid w:val="00D46EC8"/>
    <w:rsid w:val="00D47337"/>
    <w:rsid w:val="00D47538"/>
    <w:rsid w:val="00D47564"/>
    <w:rsid w:val="00D476D6"/>
    <w:rsid w:val="00D47C86"/>
    <w:rsid w:val="00D47DCB"/>
    <w:rsid w:val="00D504A1"/>
    <w:rsid w:val="00D504CF"/>
    <w:rsid w:val="00D505CA"/>
    <w:rsid w:val="00D50A2A"/>
    <w:rsid w:val="00D50E4F"/>
    <w:rsid w:val="00D51017"/>
    <w:rsid w:val="00D5101E"/>
    <w:rsid w:val="00D5115F"/>
    <w:rsid w:val="00D513BC"/>
    <w:rsid w:val="00D513F8"/>
    <w:rsid w:val="00D51548"/>
    <w:rsid w:val="00D5164C"/>
    <w:rsid w:val="00D5164E"/>
    <w:rsid w:val="00D51B53"/>
    <w:rsid w:val="00D51D44"/>
    <w:rsid w:val="00D522D6"/>
    <w:rsid w:val="00D5237A"/>
    <w:rsid w:val="00D5256A"/>
    <w:rsid w:val="00D525F4"/>
    <w:rsid w:val="00D52654"/>
    <w:rsid w:val="00D5271B"/>
    <w:rsid w:val="00D52868"/>
    <w:rsid w:val="00D52ECE"/>
    <w:rsid w:val="00D52F48"/>
    <w:rsid w:val="00D5306B"/>
    <w:rsid w:val="00D53154"/>
    <w:rsid w:val="00D531DE"/>
    <w:rsid w:val="00D5324B"/>
    <w:rsid w:val="00D53955"/>
    <w:rsid w:val="00D539A7"/>
    <w:rsid w:val="00D53F55"/>
    <w:rsid w:val="00D54376"/>
    <w:rsid w:val="00D54460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5FE5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C4A"/>
    <w:rsid w:val="00D56DDC"/>
    <w:rsid w:val="00D56E4D"/>
    <w:rsid w:val="00D56E67"/>
    <w:rsid w:val="00D56F7D"/>
    <w:rsid w:val="00D570A8"/>
    <w:rsid w:val="00D570DC"/>
    <w:rsid w:val="00D5716B"/>
    <w:rsid w:val="00D574D2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490"/>
    <w:rsid w:val="00D6198B"/>
    <w:rsid w:val="00D61D2C"/>
    <w:rsid w:val="00D62248"/>
    <w:rsid w:val="00D62259"/>
    <w:rsid w:val="00D624C6"/>
    <w:rsid w:val="00D62623"/>
    <w:rsid w:val="00D6269D"/>
    <w:rsid w:val="00D62C9C"/>
    <w:rsid w:val="00D62E96"/>
    <w:rsid w:val="00D6322D"/>
    <w:rsid w:val="00D63479"/>
    <w:rsid w:val="00D63580"/>
    <w:rsid w:val="00D6365C"/>
    <w:rsid w:val="00D637B2"/>
    <w:rsid w:val="00D6395E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82"/>
    <w:rsid w:val="00D658AE"/>
    <w:rsid w:val="00D658D6"/>
    <w:rsid w:val="00D65D87"/>
    <w:rsid w:val="00D65DFC"/>
    <w:rsid w:val="00D65F8D"/>
    <w:rsid w:val="00D6617A"/>
    <w:rsid w:val="00D6623D"/>
    <w:rsid w:val="00D66474"/>
    <w:rsid w:val="00D66558"/>
    <w:rsid w:val="00D6664A"/>
    <w:rsid w:val="00D66952"/>
    <w:rsid w:val="00D6696D"/>
    <w:rsid w:val="00D66D20"/>
    <w:rsid w:val="00D66DE9"/>
    <w:rsid w:val="00D66E20"/>
    <w:rsid w:val="00D6755E"/>
    <w:rsid w:val="00D677D5"/>
    <w:rsid w:val="00D677DE"/>
    <w:rsid w:val="00D678AA"/>
    <w:rsid w:val="00D67ACD"/>
    <w:rsid w:val="00D67BD6"/>
    <w:rsid w:val="00D67F22"/>
    <w:rsid w:val="00D7051B"/>
    <w:rsid w:val="00D70D05"/>
    <w:rsid w:val="00D70D5E"/>
    <w:rsid w:val="00D715F9"/>
    <w:rsid w:val="00D7177E"/>
    <w:rsid w:val="00D71786"/>
    <w:rsid w:val="00D717A6"/>
    <w:rsid w:val="00D71D9C"/>
    <w:rsid w:val="00D71F00"/>
    <w:rsid w:val="00D721D6"/>
    <w:rsid w:val="00D72447"/>
    <w:rsid w:val="00D72515"/>
    <w:rsid w:val="00D725CF"/>
    <w:rsid w:val="00D72836"/>
    <w:rsid w:val="00D72B74"/>
    <w:rsid w:val="00D72D5D"/>
    <w:rsid w:val="00D731BE"/>
    <w:rsid w:val="00D7337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6CE"/>
    <w:rsid w:val="00D748D3"/>
    <w:rsid w:val="00D74AC4"/>
    <w:rsid w:val="00D74E58"/>
    <w:rsid w:val="00D750FB"/>
    <w:rsid w:val="00D75151"/>
    <w:rsid w:val="00D75244"/>
    <w:rsid w:val="00D752A8"/>
    <w:rsid w:val="00D75A55"/>
    <w:rsid w:val="00D75A7B"/>
    <w:rsid w:val="00D75AF5"/>
    <w:rsid w:val="00D75D20"/>
    <w:rsid w:val="00D75E0E"/>
    <w:rsid w:val="00D75E1A"/>
    <w:rsid w:val="00D76590"/>
    <w:rsid w:val="00D76BAE"/>
    <w:rsid w:val="00D76C53"/>
    <w:rsid w:val="00D76E63"/>
    <w:rsid w:val="00D76EED"/>
    <w:rsid w:val="00D77185"/>
    <w:rsid w:val="00D77267"/>
    <w:rsid w:val="00D7728D"/>
    <w:rsid w:val="00D77342"/>
    <w:rsid w:val="00D77839"/>
    <w:rsid w:val="00D77B3E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0B4"/>
    <w:rsid w:val="00D8117F"/>
    <w:rsid w:val="00D81802"/>
    <w:rsid w:val="00D81980"/>
    <w:rsid w:val="00D81ED6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22B"/>
    <w:rsid w:val="00D8481D"/>
    <w:rsid w:val="00D84832"/>
    <w:rsid w:val="00D84853"/>
    <w:rsid w:val="00D84895"/>
    <w:rsid w:val="00D84B4E"/>
    <w:rsid w:val="00D84CD1"/>
    <w:rsid w:val="00D84DCD"/>
    <w:rsid w:val="00D84DDB"/>
    <w:rsid w:val="00D84E61"/>
    <w:rsid w:val="00D85178"/>
    <w:rsid w:val="00D853B3"/>
    <w:rsid w:val="00D8543A"/>
    <w:rsid w:val="00D85585"/>
    <w:rsid w:val="00D8584A"/>
    <w:rsid w:val="00D8585D"/>
    <w:rsid w:val="00D85B4C"/>
    <w:rsid w:val="00D85CD8"/>
    <w:rsid w:val="00D85CE4"/>
    <w:rsid w:val="00D85D48"/>
    <w:rsid w:val="00D860ED"/>
    <w:rsid w:val="00D8635A"/>
    <w:rsid w:val="00D864EC"/>
    <w:rsid w:val="00D86A06"/>
    <w:rsid w:val="00D86C4D"/>
    <w:rsid w:val="00D86CB1"/>
    <w:rsid w:val="00D86D56"/>
    <w:rsid w:val="00D871C0"/>
    <w:rsid w:val="00D8720A"/>
    <w:rsid w:val="00D8738F"/>
    <w:rsid w:val="00D87FF8"/>
    <w:rsid w:val="00D90127"/>
    <w:rsid w:val="00D90255"/>
    <w:rsid w:val="00D9065A"/>
    <w:rsid w:val="00D9070D"/>
    <w:rsid w:val="00D907AF"/>
    <w:rsid w:val="00D9092A"/>
    <w:rsid w:val="00D90957"/>
    <w:rsid w:val="00D90A79"/>
    <w:rsid w:val="00D91325"/>
    <w:rsid w:val="00D9137D"/>
    <w:rsid w:val="00D9156D"/>
    <w:rsid w:val="00D91908"/>
    <w:rsid w:val="00D91DB5"/>
    <w:rsid w:val="00D91F91"/>
    <w:rsid w:val="00D9211F"/>
    <w:rsid w:val="00D926B7"/>
    <w:rsid w:val="00D92B3D"/>
    <w:rsid w:val="00D92F09"/>
    <w:rsid w:val="00D92F0F"/>
    <w:rsid w:val="00D930E9"/>
    <w:rsid w:val="00D931F6"/>
    <w:rsid w:val="00D93508"/>
    <w:rsid w:val="00D93560"/>
    <w:rsid w:val="00D93592"/>
    <w:rsid w:val="00D935AF"/>
    <w:rsid w:val="00D93686"/>
    <w:rsid w:val="00D938EC"/>
    <w:rsid w:val="00D93D05"/>
    <w:rsid w:val="00D93D11"/>
    <w:rsid w:val="00D93F32"/>
    <w:rsid w:val="00D9422C"/>
    <w:rsid w:val="00D94405"/>
    <w:rsid w:val="00D94575"/>
    <w:rsid w:val="00D9490F"/>
    <w:rsid w:val="00D9497B"/>
    <w:rsid w:val="00D94FEE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4A3"/>
    <w:rsid w:val="00D969B3"/>
    <w:rsid w:val="00D96A52"/>
    <w:rsid w:val="00D96AF8"/>
    <w:rsid w:val="00D96C83"/>
    <w:rsid w:val="00D97259"/>
    <w:rsid w:val="00D97420"/>
    <w:rsid w:val="00D975E8"/>
    <w:rsid w:val="00D9781E"/>
    <w:rsid w:val="00D97B1F"/>
    <w:rsid w:val="00D97E0E"/>
    <w:rsid w:val="00D97F54"/>
    <w:rsid w:val="00D97F59"/>
    <w:rsid w:val="00DA07CB"/>
    <w:rsid w:val="00DA0CB6"/>
    <w:rsid w:val="00DA0D46"/>
    <w:rsid w:val="00DA0EF4"/>
    <w:rsid w:val="00DA13C6"/>
    <w:rsid w:val="00DA15C7"/>
    <w:rsid w:val="00DA1F88"/>
    <w:rsid w:val="00DA21F4"/>
    <w:rsid w:val="00DA2346"/>
    <w:rsid w:val="00DA2DE2"/>
    <w:rsid w:val="00DA3137"/>
    <w:rsid w:val="00DA3454"/>
    <w:rsid w:val="00DA357B"/>
    <w:rsid w:val="00DA3629"/>
    <w:rsid w:val="00DA37B3"/>
    <w:rsid w:val="00DA37BB"/>
    <w:rsid w:val="00DA3A17"/>
    <w:rsid w:val="00DA3AFC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4F43"/>
    <w:rsid w:val="00DA532E"/>
    <w:rsid w:val="00DA547A"/>
    <w:rsid w:val="00DA564D"/>
    <w:rsid w:val="00DA5747"/>
    <w:rsid w:val="00DA5827"/>
    <w:rsid w:val="00DA5844"/>
    <w:rsid w:val="00DA5C88"/>
    <w:rsid w:val="00DA5E1A"/>
    <w:rsid w:val="00DA61D9"/>
    <w:rsid w:val="00DA6705"/>
    <w:rsid w:val="00DA6864"/>
    <w:rsid w:val="00DA6CCF"/>
    <w:rsid w:val="00DA6F4C"/>
    <w:rsid w:val="00DA6F94"/>
    <w:rsid w:val="00DA724F"/>
    <w:rsid w:val="00DA7354"/>
    <w:rsid w:val="00DA75AA"/>
    <w:rsid w:val="00DA779D"/>
    <w:rsid w:val="00DA78A5"/>
    <w:rsid w:val="00DA7ED0"/>
    <w:rsid w:val="00DB000C"/>
    <w:rsid w:val="00DB0551"/>
    <w:rsid w:val="00DB05AB"/>
    <w:rsid w:val="00DB06E7"/>
    <w:rsid w:val="00DB09AE"/>
    <w:rsid w:val="00DB0AAA"/>
    <w:rsid w:val="00DB128A"/>
    <w:rsid w:val="00DB1594"/>
    <w:rsid w:val="00DB1699"/>
    <w:rsid w:val="00DB1AF2"/>
    <w:rsid w:val="00DB1D80"/>
    <w:rsid w:val="00DB2171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21F"/>
    <w:rsid w:val="00DB53C9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6FCE"/>
    <w:rsid w:val="00DB701E"/>
    <w:rsid w:val="00DB728B"/>
    <w:rsid w:val="00DB741D"/>
    <w:rsid w:val="00DB78A9"/>
    <w:rsid w:val="00DC018A"/>
    <w:rsid w:val="00DC01FD"/>
    <w:rsid w:val="00DC02D3"/>
    <w:rsid w:val="00DC038A"/>
    <w:rsid w:val="00DC0542"/>
    <w:rsid w:val="00DC0C15"/>
    <w:rsid w:val="00DC0F3E"/>
    <w:rsid w:val="00DC100A"/>
    <w:rsid w:val="00DC110B"/>
    <w:rsid w:val="00DC120B"/>
    <w:rsid w:val="00DC157D"/>
    <w:rsid w:val="00DC15F7"/>
    <w:rsid w:val="00DC1747"/>
    <w:rsid w:val="00DC199A"/>
    <w:rsid w:val="00DC1A30"/>
    <w:rsid w:val="00DC1BA4"/>
    <w:rsid w:val="00DC2307"/>
    <w:rsid w:val="00DC23A2"/>
    <w:rsid w:val="00DC2785"/>
    <w:rsid w:val="00DC2BD7"/>
    <w:rsid w:val="00DC2E73"/>
    <w:rsid w:val="00DC2E84"/>
    <w:rsid w:val="00DC2EF6"/>
    <w:rsid w:val="00DC330E"/>
    <w:rsid w:val="00DC3332"/>
    <w:rsid w:val="00DC346E"/>
    <w:rsid w:val="00DC357F"/>
    <w:rsid w:val="00DC3CA6"/>
    <w:rsid w:val="00DC3E40"/>
    <w:rsid w:val="00DC423A"/>
    <w:rsid w:val="00DC4579"/>
    <w:rsid w:val="00DC4630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9B5"/>
    <w:rsid w:val="00DC59B6"/>
    <w:rsid w:val="00DC5B73"/>
    <w:rsid w:val="00DC5E76"/>
    <w:rsid w:val="00DC5F6C"/>
    <w:rsid w:val="00DC6438"/>
    <w:rsid w:val="00DC6670"/>
    <w:rsid w:val="00DC681F"/>
    <w:rsid w:val="00DC6974"/>
    <w:rsid w:val="00DC6A25"/>
    <w:rsid w:val="00DC6A3F"/>
    <w:rsid w:val="00DC717E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641"/>
    <w:rsid w:val="00DD0A6D"/>
    <w:rsid w:val="00DD106E"/>
    <w:rsid w:val="00DD10AE"/>
    <w:rsid w:val="00DD116B"/>
    <w:rsid w:val="00DD12F2"/>
    <w:rsid w:val="00DD1621"/>
    <w:rsid w:val="00DD1A47"/>
    <w:rsid w:val="00DD1FDC"/>
    <w:rsid w:val="00DD22B2"/>
    <w:rsid w:val="00DD2378"/>
    <w:rsid w:val="00DD245E"/>
    <w:rsid w:val="00DD2564"/>
    <w:rsid w:val="00DD27BB"/>
    <w:rsid w:val="00DD2833"/>
    <w:rsid w:val="00DD3171"/>
    <w:rsid w:val="00DD3734"/>
    <w:rsid w:val="00DD373E"/>
    <w:rsid w:val="00DD3C9F"/>
    <w:rsid w:val="00DD3FEE"/>
    <w:rsid w:val="00DD4427"/>
    <w:rsid w:val="00DD48C7"/>
    <w:rsid w:val="00DD48D9"/>
    <w:rsid w:val="00DD4904"/>
    <w:rsid w:val="00DD4B69"/>
    <w:rsid w:val="00DD5342"/>
    <w:rsid w:val="00DD5910"/>
    <w:rsid w:val="00DD591D"/>
    <w:rsid w:val="00DD5EB7"/>
    <w:rsid w:val="00DD6291"/>
    <w:rsid w:val="00DD64A4"/>
    <w:rsid w:val="00DD64C2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543"/>
    <w:rsid w:val="00DE062A"/>
    <w:rsid w:val="00DE06AD"/>
    <w:rsid w:val="00DE0857"/>
    <w:rsid w:val="00DE0C39"/>
    <w:rsid w:val="00DE0DCF"/>
    <w:rsid w:val="00DE10A0"/>
    <w:rsid w:val="00DE11C5"/>
    <w:rsid w:val="00DE13D5"/>
    <w:rsid w:val="00DE1480"/>
    <w:rsid w:val="00DE1960"/>
    <w:rsid w:val="00DE1A57"/>
    <w:rsid w:val="00DE1CF4"/>
    <w:rsid w:val="00DE2114"/>
    <w:rsid w:val="00DE218F"/>
    <w:rsid w:val="00DE2278"/>
    <w:rsid w:val="00DE22BB"/>
    <w:rsid w:val="00DE2339"/>
    <w:rsid w:val="00DE25C9"/>
    <w:rsid w:val="00DE2A5B"/>
    <w:rsid w:val="00DE2AD7"/>
    <w:rsid w:val="00DE2DBE"/>
    <w:rsid w:val="00DE34AA"/>
    <w:rsid w:val="00DE391B"/>
    <w:rsid w:val="00DE4564"/>
    <w:rsid w:val="00DE4668"/>
    <w:rsid w:val="00DE4CBC"/>
    <w:rsid w:val="00DE593B"/>
    <w:rsid w:val="00DE5B41"/>
    <w:rsid w:val="00DE5E71"/>
    <w:rsid w:val="00DE60B3"/>
    <w:rsid w:val="00DE63C1"/>
    <w:rsid w:val="00DE699A"/>
    <w:rsid w:val="00DE6D06"/>
    <w:rsid w:val="00DE711D"/>
    <w:rsid w:val="00DE71DC"/>
    <w:rsid w:val="00DE71E9"/>
    <w:rsid w:val="00DE7298"/>
    <w:rsid w:val="00DE7557"/>
    <w:rsid w:val="00DE7A0E"/>
    <w:rsid w:val="00DE7A2A"/>
    <w:rsid w:val="00DE7A9C"/>
    <w:rsid w:val="00DE7AAF"/>
    <w:rsid w:val="00DE7CBE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5E7"/>
    <w:rsid w:val="00DF1771"/>
    <w:rsid w:val="00DF1835"/>
    <w:rsid w:val="00DF197A"/>
    <w:rsid w:val="00DF199B"/>
    <w:rsid w:val="00DF1D10"/>
    <w:rsid w:val="00DF1E2D"/>
    <w:rsid w:val="00DF2000"/>
    <w:rsid w:val="00DF201C"/>
    <w:rsid w:val="00DF212B"/>
    <w:rsid w:val="00DF22CB"/>
    <w:rsid w:val="00DF23C4"/>
    <w:rsid w:val="00DF2442"/>
    <w:rsid w:val="00DF255E"/>
    <w:rsid w:val="00DF2824"/>
    <w:rsid w:val="00DF28CE"/>
    <w:rsid w:val="00DF2987"/>
    <w:rsid w:val="00DF2A33"/>
    <w:rsid w:val="00DF2B17"/>
    <w:rsid w:val="00DF2B94"/>
    <w:rsid w:val="00DF2B9E"/>
    <w:rsid w:val="00DF3378"/>
    <w:rsid w:val="00DF35E3"/>
    <w:rsid w:val="00DF3611"/>
    <w:rsid w:val="00DF3A48"/>
    <w:rsid w:val="00DF3C2D"/>
    <w:rsid w:val="00DF3CDE"/>
    <w:rsid w:val="00DF40A7"/>
    <w:rsid w:val="00DF412D"/>
    <w:rsid w:val="00DF4356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9F6"/>
    <w:rsid w:val="00DF6BE8"/>
    <w:rsid w:val="00DF6EED"/>
    <w:rsid w:val="00DF70CF"/>
    <w:rsid w:val="00DF7366"/>
    <w:rsid w:val="00DF73B5"/>
    <w:rsid w:val="00DF73DD"/>
    <w:rsid w:val="00DF783B"/>
    <w:rsid w:val="00DF7C4C"/>
    <w:rsid w:val="00DF7E27"/>
    <w:rsid w:val="00DF7EB3"/>
    <w:rsid w:val="00E00121"/>
    <w:rsid w:val="00E0013A"/>
    <w:rsid w:val="00E0045D"/>
    <w:rsid w:val="00E0078C"/>
    <w:rsid w:val="00E00960"/>
    <w:rsid w:val="00E00A26"/>
    <w:rsid w:val="00E00B1E"/>
    <w:rsid w:val="00E00EBF"/>
    <w:rsid w:val="00E0113A"/>
    <w:rsid w:val="00E016A9"/>
    <w:rsid w:val="00E01742"/>
    <w:rsid w:val="00E018B7"/>
    <w:rsid w:val="00E01948"/>
    <w:rsid w:val="00E01B57"/>
    <w:rsid w:val="00E01B92"/>
    <w:rsid w:val="00E01EA2"/>
    <w:rsid w:val="00E02049"/>
    <w:rsid w:val="00E021A4"/>
    <w:rsid w:val="00E02233"/>
    <w:rsid w:val="00E027B9"/>
    <w:rsid w:val="00E02866"/>
    <w:rsid w:val="00E02B34"/>
    <w:rsid w:val="00E02BC3"/>
    <w:rsid w:val="00E02C4E"/>
    <w:rsid w:val="00E02DFC"/>
    <w:rsid w:val="00E0305A"/>
    <w:rsid w:val="00E030E2"/>
    <w:rsid w:val="00E035A8"/>
    <w:rsid w:val="00E03AED"/>
    <w:rsid w:val="00E03CCA"/>
    <w:rsid w:val="00E03CCB"/>
    <w:rsid w:val="00E03CE7"/>
    <w:rsid w:val="00E03E6C"/>
    <w:rsid w:val="00E04180"/>
    <w:rsid w:val="00E04246"/>
    <w:rsid w:val="00E04569"/>
    <w:rsid w:val="00E045A7"/>
    <w:rsid w:val="00E0461F"/>
    <w:rsid w:val="00E04A9A"/>
    <w:rsid w:val="00E04AA5"/>
    <w:rsid w:val="00E04C69"/>
    <w:rsid w:val="00E04CDB"/>
    <w:rsid w:val="00E04F03"/>
    <w:rsid w:val="00E05008"/>
    <w:rsid w:val="00E05032"/>
    <w:rsid w:val="00E051DF"/>
    <w:rsid w:val="00E056FD"/>
    <w:rsid w:val="00E0573F"/>
    <w:rsid w:val="00E05782"/>
    <w:rsid w:val="00E05D6F"/>
    <w:rsid w:val="00E05F25"/>
    <w:rsid w:val="00E06231"/>
    <w:rsid w:val="00E06255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07FA6"/>
    <w:rsid w:val="00E10173"/>
    <w:rsid w:val="00E10343"/>
    <w:rsid w:val="00E1044D"/>
    <w:rsid w:val="00E10592"/>
    <w:rsid w:val="00E10636"/>
    <w:rsid w:val="00E10678"/>
    <w:rsid w:val="00E107B7"/>
    <w:rsid w:val="00E10A17"/>
    <w:rsid w:val="00E111C7"/>
    <w:rsid w:val="00E1120A"/>
    <w:rsid w:val="00E116FD"/>
    <w:rsid w:val="00E11966"/>
    <w:rsid w:val="00E11B53"/>
    <w:rsid w:val="00E1214D"/>
    <w:rsid w:val="00E12206"/>
    <w:rsid w:val="00E1229C"/>
    <w:rsid w:val="00E125E3"/>
    <w:rsid w:val="00E133C2"/>
    <w:rsid w:val="00E135FF"/>
    <w:rsid w:val="00E1384F"/>
    <w:rsid w:val="00E13C91"/>
    <w:rsid w:val="00E13CE9"/>
    <w:rsid w:val="00E13DC1"/>
    <w:rsid w:val="00E13DDE"/>
    <w:rsid w:val="00E13F9F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9"/>
    <w:rsid w:val="00E15D6E"/>
    <w:rsid w:val="00E15E63"/>
    <w:rsid w:val="00E15FAF"/>
    <w:rsid w:val="00E15FC9"/>
    <w:rsid w:val="00E15FE0"/>
    <w:rsid w:val="00E16126"/>
    <w:rsid w:val="00E1615B"/>
    <w:rsid w:val="00E161A5"/>
    <w:rsid w:val="00E161BC"/>
    <w:rsid w:val="00E16614"/>
    <w:rsid w:val="00E166C1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B24"/>
    <w:rsid w:val="00E17D20"/>
    <w:rsid w:val="00E2017B"/>
    <w:rsid w:val="00E2037B"/>
    <w:rsid w:val="00E203B4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29E"/>
    <w:rsid w:val="00E22312"/>
    <w:rsid w:val="00E22680"/>
    <w:rsid w:val="00E22B93"/>
    <w:rsid w:val="00E22DDD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4FDC"/>
    <w:rsid w:val="00E25241"/>
    <w:rsid w:val="00E25329"/>
    <w:rsid w:val="00E253FE"/>
    <w:rsid w:val="00E2558C"/>
    <w:rsid w:val="00E258AB"/>
    <w:rsid w:val="00E258BF"/>
    <w:rsid w:val="00E25A83"/>
    <w:rsid w:val="00E25B81"/>
    <w:rsid w:val="00E265CD"/>
    <w:rsid w:val="00E26B3B"/>
    <w:rsid w:val="00E26E0A"/>
    <w:rsid w:val="00E2734E"/>
    <w:rsid w:val="00E2746D"/>
    <w:rsid w:val="00E27529"/>
    <w:rsid w:val="00E275A7"/>
    <w:rsid w:val="00E277BD"/>
    <w:rsid w:val="00E2797A"/>
    <w:rsid w:val="00E27AF5"/>
    <w:rsid w:val="00E27BD2"/>
    <w:rsid w:val="00E27F23"/>
    <w:rsid w:val="00E3044C"/>
    <w:rsid w:val="00E30460"/>
    <w:rsid w:val="00E3057F"/>
    <w:rsid w:val="00E30620"/>
    <w:rsid w:val="00E309B6"/>
    <w:rsid w:val="00E309CA"/>
    <w:rsid w:val="00E30B45"/>
    <w:rsid w:val="00E30DAD"/>
    <w:rsid w:val="00E31558"/>
    <w:rsid w:val="00E31C25"/>
    <w:rsid w:val="00E31C95"/>
    <w:rsid w:val="00E31CDD"/>
    <w:rsid w:val="00E31E1A"/>
    <w:rsid w:val="00E32066"/>
    <w:rsid w:val="00E32164"/>
    <w:rsid w:val="00E32725"/>
    <w:rsid w:val="00E32A7D"/>
    <w:rsid w:val="00E32A99"/>
    <w:rsid w:val="00E32CE5"/>
    <w:rsid w:val="00E3302E"/>
    <w:rsid w:val="00E331AA"/>
    <w:rsid w:val="00E335EE"/>
    <w:rsid w:val="00E33A5A"/>
    <w:rsid w:val="00E33CB9"/>
    <w:rsid w:val="00E343BD"/>
    <w:rsid w:val="00E343EC"/>
    <w:rsid w:val="00E34862"/>
    <w:rsid w:val="00E34913"/>
    <w:rsid w:val="00E34935"/>
    <w:rsid w:val="00E34ADA"/>
    <w:rsid w:val="00E34B16"/>
    <w:rsid w:val="00E34B29"/>
    <w:rsid w:val="00E34C08"/>
    <w:rsid w:val="00E34D63"/>
    <w:rsid w:val="00E34D73"/>
    <w:rsid w:val="00E3528E"/>
    <w:rsid w:val="00E35A26"/>
    <w:rsid w:val="00E35C77"/>
    <w:rsid w:val="00E35F93"/>
    <w:rsid w:val="00E362B6"/>
    <w:rsid w:val="00E367E2"/>
    <w:rsid w:val="00E36912"/>
    <w:rsid w:val="00E36AF1"/>
    <w:rsid w:val="00E36B2F"/>
    <w:rsid w:val="00E36DA5"/>
    <w:rsid w:val="00E370CB"/>
    <w:rsid w:val="00E37231"/>
    <w:rsid w:val="00E373C0"/>
    <w:rsid w:val="00E373CD"/>
    <w:rsid w:val="00E373DA"/>
    <w:rsid w:val="00E37565"/>
    <w:rsid w:val="00E37652"/>
    <w:rsid w:val="00E377B6"/>
    <w:rsid w:val="00E377D8"/>
    <w:rsid w:val="00E37A0D"/>
    <w:rsid w:val="00E37FCC"/>
    <w:rsid w:val="00E400F4"/>
    <w:rsid w:val="00E40271"/>
    <w:rsid w:val="00E4079E"/>
    <w:rsid w:val="00E408DB"/>
    <w:rsid w:val="00E40C6A"/>
    <w:rsid w:val="00E41085"/>
    <w:rsid w:val="00E410BA"/>
    <w:rsid w:val="00E41333"/>
    <w:rsid w:val="00E414E7"/>
    <w:rsid w:val="00E41AE2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D11"/>
    <w:rsid w:val="00E47EA0"/>
    <w:rsid w:val="00E50220"/>
    <w:rsid w:val="00E50866"/>
    <w:rsid w:val="00E50998"/>
    <w:rsid w:val="00E50C33"/>
    <w:rsid w:val="00E50CF3"/>
    <w:rsid w:val="00E50D95"/>
    <w:rsid w:val="00E50DF8"/>
    <w:rsid w:val="00E515F7"/>
    <w:rsid w:val="00E5169C"/>
    <w:rsid w:val="00E516D0"/>
    <w:rsid w:val="00E51B2D"/>
    <w:rsid w:val="00E51B8A"/>
    <w:rsid w:val="00E51C21"/>
    <w:rsid w:val="00E51F4B"/>
    <w:rsid w:val="00E5214C"/>
    <w:rsid w:val="00E521E0"/>
    <w:rsid w:val="00E522C3"/>
    <w:rsid w:val="00E52531"/>
    <w:rsid w:val="00E52AE0"/>
    <w:rsid w:val="00E52EC5"/>
    <w:rsid w:val="00E534A6"/>
    <w:rsid w:val="00E534DA"/>
    <w:rsid w:val="00E53A25"/>
    <w:rsid w:val="00E53B0A"/>
    <w:rsid w:val="00E53C5E"/>
    <w:rsid w:val="00E53C72"/>
    <w:rsid w:val="00E53E07"/>
    <w:rsid w:val="00E53FE9"/>
    <w:rsid w:val="00E5406F"/>
    <w:rsid w:val="00E54094"/>
    <w:rsid w:val="00E542B5"/>
    <w:rsid w:val="00E54308"/>
    <w:rsid w:val="00E544EA"/>
    <w:rsid w:val="00E545C2"/>
    <w:rsid w:val="00E546FB"/>
    <w:rsid w:val="00E5486B"/>
    <w:rsid w:val="00E548FC"/>
    <w:rsid w:val="00E549BA"/>
    <w:rsid w:val="00E549FD"/>
    <w:rsid w:val="00E54A20"/>
    <w:rsid w:val="00E54B73"/>
    <w:rsid w:val="00E54CF9"/>
    <w:rsid w:val="00E54EA5"/>
    <w:rsid w:val="00E55693"/>
    <w:rsid w:val="00E562A6"/>
    <w:rsid w:val="00E5632B"/>
    <w:rsid w:val="00E567E9"/>
    <w:rsid w:val="00E56DFC"/>
    <w:rsid w:val="00E57818"/>
    <w:rsid w:val="00E57B9E"/>
    <w:rsid w:val="00E57DB7"/>
    <w:rsid w:val="00E57F0C"/>
    <w:rsid w:val="00E600A1"/>
    <w:rsid w:val="00E60105"/>
    <w:rsid w:val="00E602B8"/>
    <w:rsid w:val="00E604D3"/>
    <w:rsid w:val="00E605D3"/>
    <w:rsid w:val="00E60680"/>
    <w:rsid w:val="00E60823"/>
    <w:rsid w:val="00E608DB"/>
    <w:rsid w:val="00E60C8E"/>
    <w:rsid w:val="00E61007"/>
    <w:rsid w:val="00E6102B"/>
    <w:rsid w:val="00E61067"/>
    <w:rsid w:val="00E61138"/>
    <w:rsid w:val="00E614EE"/>
    <w:rsid w:val="00E6188D"/>
    <w:rsid w:val="00E619B1"/>
    <w:rsid w:val="00E61A11"/>
    <w:rsid w:val="00E61AB2"/>
    <w:rsid w:val="00E61DBE"/>
    <w:rsid w:val="00E62068"/>
    <w:rsid w:val="00E62199"/>
    <w:rsid w:val="00E6246E"/>
    <w:rsid w:val="00E624D7"/>
    <w:rsid w:val="00E624ED"/>
    <w:rsid w:val="00E6263A"/>
    <w:rsid w:val="00E62685"/>
    <w:rsid w:val="00E627A7"/>
    <w:rsid w:val="00E62941"/>
    <w:rsid w:val="00E62AB1"/>
    <w:rsid w:val="00E62D7F"/>
    <w:rsid w:val="00E62EA4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14"/>
    <w:rsid w:val="00E655AD"/>
    <w:rsid w:val="00E655C8"/>
    <w:rsid w:val="00E6567F"/>
    <w:rsid w:val="00E65862"/>
    <w:rsid w:val="00E65BC7"/>
    <w:rsid w:val="00E662CB"/>
    <w:rsid w:val="00E66721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19C"/>
    <w:rsid w:val="00E703F4"/>
    <w:rsid w:val="00E704E1"/>
    <w:rsid w:val="00E7069A"/>
    <w:rsid w:val="00E70A37"/>
    <w:rsid w:val="00E70A8A"/>
    <w:rsid w:val="00E70BC5"/>
    <w:rsid w:val="00E70C8C"/>
    <w:rsid w:val="00E70D59"/>
    <w:rsid w:val="00E70E0F"/>
    <w:rsid w:val="00E70F72"/>
    <w:rsid w:val="00E70FCD"/>
    <w:rsid w:val="00E7109F"/>
    <w:rsid w:val="00E7129C"/>
    <w:rsid w:val="00E7131A"/>
    <w:rsid w:val="00E718E1"/>
    <w:rsid w:val="00E71C7E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53F"/>
    <w:rsid w:val="00E767F1"/>
    <w:rsid w:val="00E767F4"/>
    <w:rsid w:val="00E7685E"/>
    <w:rsid w:val="00E7687A"/>
    <w:rsid w:val="00E76E01"/>
    <w:rsid w:val="00E76E0A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0DB6"/>
    <w:rsid w:val="00E81501"/>
    <w:rsid w:val="00E81CCA"/>
    <w:rsid w:val="00E81ED2"/>
    <w:rsid w:val="00E82086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997"/>
    <w:rsid w:val="00E83C5F"/>
    <w:rsid w:val="00E84120"/>
    <w:rsid w:val="00E8419E"/>
    <w:rsid w:val="00E8426A"/>
    <w:rsid w:val="00E848F3"/>
    <w:rsid w:val="00E849EA"/>
    <w:rsid w:val="00E849F9"/>
    <w:rsid w:val="00E84A9D"/>
    <w:rsid w:val="00E84B75"/>
    <w:rsid w:val="00E84C9E"/>
    <w:rsid w:val="00E84D5A"/>
    <w:rsid w:val="00E84DA6"/>
    <w:rsid w:val="00E84E03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AC5"/>
    <w:rsid w:val="00E87E00"/>
    <w:rsid w:val="00E901FF"/>
    <w:rsid w:val="00E902BA"/>
    <w:rsid w:val="00E90439"/>
    <w:rsid w:val="00E90574"/>
    <w:rsid w:val="00E909C5"/>
    <w:rsid w:val="00E90A71"/>
    <w:rsid w:val="00E90A7C"/>
    <w:rsid w:val="00E90CBC"/>
    <w:rsid w:val="00E90D39"/>
    <w:rsid w:val="00E910E4"/>
    <w:rsid w:val="00E91196"/>
    <w:rsid w:val="00E911F5"/>
    <w:rsid w:val="00E912E6"/>
    <w:rsid w:val="00E915A8"/>
    <w:rsid w:val="00E916B8"/>
    <w:rsid w:val="00E91745"/>
    <w:rsid w:val="00E91962"/>
    <w:rsid w:val="00E91DF8"/>
    <w:rsid w:val="00E91E30"/>
    <w:rsid w:val="00E91E79"/>
    <w:rsid w:val="00E91F97"/>
    <w:rsid w:val="00E92044"/>
    <w:rsid w:val="00E9219F"/>
    <w:rsid w:val="00E921E9"/>
    <w:rsid w:val="00E925AB"/>
    <w:rsid w:val="00E925CC"/>
    <w:rsid w:val="00E92622"/>
    <w:rsid w:val="00E929A5"/>
    <w:rsid w:val="00E92AD0"/>
    <w:rsid w:val="00E92FE3"/>
    <w:rsid w:val="00E937B8"/>
    <w:rsid w:val="00E938A0"/>
    <w:rsid w:val="00E93E88"/>
    <w:rsid w:val="00E93EB0"/>
    <w:rsid w:val="00E93F0D"/>
    <w:rsid w:val="00E94145"/>
    <w:rsid w:val="00E947ED"/>
    <w:rsid w:val="00E948B6"/>
    <w:rsid w:val="00E94E5C"/>
    <w:rsid w:val="00E95093"/>
    <w:rsid w:val="00E9521F"/>
    <w:rsid w:val="00E953C8"/>
    <w:rsid w:val="00E95430"/>
    <w:rsid w:val="00E956A0"/>
    <w:rsid w:val="00E957A6"/>
    <w:rsid w:val="00E95D8F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3AC"/>
    <w:rsid w:val="00E974EB"/>
    <w:rsid w:val="00E97578"/>
    <w:rsid w:val="00E97819"/>
    <w:rsid w:val="00E9781F"/>
    <w:rsid w:val="00E978BC"/>
    <w:rsid w:val="00EA00F7"/>
    <w:rsid w:val="00EA03DB"/>
    <w:rsid w:val="00EA05D1"/>
    <w:rsid w:val="00EA06EA"/>
    <w:rsid w:val="00EA06F1"/>
    <w:rsid w:val="00EA0AF6"/>
    <w:rsid w:val="00EA0C35"/>
    <w:rsid w:val="00EA0CF4"/>
    <w:rsid w:val="00EA0D21"/>
    <w:rsid w:val="00EA1027"/>
    <w:rsid w:val="00EA1336"/>
    <w:rsid w:val="00EA135F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27"/>
    <w:rsid w:val="00EA22B3"/>
    <w:rsid w:val="00EA23BC"/>
    <w:rsid w:val="00EA2587"/>
    <w:rsid w:val="00EA2597"/>
    <w:rsid w:val="00EA2601"/>
    <w:rsid w:val="00EA26E6"/>
    <w:rsid w:val="00EA272A"/>
    <w:rsid w:val="00EA29A0"/>
    <w:rsid w:val="00EA3166"/>
    <w:rsid w:val="00EA33B1"/>
    <w:rsid w:val="00EA3449"/>
    <w:rsid w:val="00EA3460"/>
    <w:rsid w:val="00EA3516"/>
    <w:rsid w:val="00EA38A6"/>
    <w:rsid w:val="00EA39A0"/>
    <w:rsid w:val="00EA3BAF"/>
    <w:rsid w:val="00EA3DD8"/>
    <w:rsid w:val="00EA4082"/>
    <w:rsid w:val="00EA44B7"/>
    <w:rsid w:val="00EA4A4C"/>
    <w:rsid w:val="00EA4A7A"/>
    <w:rsid w:val="00EA4AEA"/>
    <w:rsid w:val="00EA536B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AB"/>
    <w:rsid w:val="00EA6D02"/>
    <w:rsid w:val="00EA6D1C"/>
    <w:rsid w:val="00EA6D4D"/>
    <w:rsid w:val="00EA6EBC"/>
    <w:rsid w:val="00EA6F8F"/>
    <w:rsid w:val="00EA7401"/>
    <w:rsid w:val="00EA75B5"/>
    <w:rsid w:val="00EA760C"/>
    <w:rsid w:val="00EA769D"/>
    <w:rsid w:val="00EA7C97"/>
    <w:rsid w:val="00EB00E0"/>
    <w:rsid w:val="00EB072B"/>
    <w:rsid w:val="00EB073A"/>
    <w:rsid w:val="00EB0847"/>
    <w:rsid w:val="00EB08EB"/>
    <w:rsid w:val="00EB08FA"/>
    <w:rsid w:val="00EB0968"/>
    <w:rsid w:val="00EB09CD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396"/>
    <w:rsid w:val="00EB55D4"/>
    <w:rsid w:val="00EB59AA"/>
    <w:rsid w:val="00EB5C05"/>
    <w:rsid w:val="00EB5CA7"/>
    <w:rsid w:val="00EB5CC3"/>
    <w:rsid w:val="00EB5F88"/>
    <w:rsid w:val="00EB5FA4"/>
    <w:rsid w:val="00EB602A"/>
    <w:rsid w:val="00EB6161"/>
    <w:rsid w:val="00EB619A"/>
    <w:rsid w:val="00EB64E6"/>
    <w:rsid w:val="00EB668F"/>
    <w:rsid w:val="00EB6974"/>
    <w:rsid w:val="00EB6AA3"/>
    <w:rsid w:val="00EB6B44"/>
    <w:rsid w:val="00EB6C59"/>
    <w:rsid w:val="00EB6EEC"/>
    <w:rsid w:val="00EB6F63"/>
    <w:rsid w:val="00EB6F8F"/>
    <w:rsid w:val="00EB71CB"/>
    <w:rsid w:val="00EB733A"/>
    <w:rsid w:val="00EB7447"/>
    <w:rsid w:val="00EB75A0"/>
    <w:rsid w:val="00EB762E"/>
    <w:rsid w:val="00EB7719"/>
    <w:rsid w:val="00EB793A"/>
    <w:rsid w:val="00EB7A14"/>
    <w:rsid w:val="00EB7BD4"/>
    <w:rsid w:val="00EB7CED"/>
    <w:rsid w:val="00EB7CF1"/>
    <w:rsid w:val="00EC03C9"/>
    <w:rsid w:val="00EC09FD"/>
    <w:rsid w:val="00EC0AE8"/>
    <w:rsid w:val="00EC0BBD"/>
    <w:rsid w:val="00EC0D25"/>
    <w:rsid w:val="00EC0DC1"/>
    <w:rsid w:val="00EC0DED"/>
    <w:rsid w:val="00EC14B7"/>
    <w:rsid w:val="00EC1635"/>
    <w:rsid w:val="00EC17F3"/>
    <w:rsid w:val="00EC1857"/>
    <w:rsid w:val="00EC195B"/>
    <w:rsid w:val="00EC2260"/>
    <w:rsid w:val="00EC228A"/>
    <w:rsid w:val="00EC22A4"/>
    <w:rsid w:val="00EC2594"/>
    <w:rsid w:val="00EC291B"/>
    <w:rsid w:val="00EC2AB9"/>
    <w:rsid w:val="00EC2B10"/>
    <w:rsid w:val="00EC2D43"/>
    <w:rsid w:val="00EC2DB6"/>
    <w:rsid w:val="00EC2E72"/>
    <w:rsid w:val="00EC31DD"/>
    <w:rsid w:val="00EC3367"/>
    <w:rsid w:val="00EC3581"/>
    <w:rsid w:val="00EC35A5"/>
    <w:rsid w:val="00EC39E2"/>
    <w:rsid w:val="00EC3C3C"/>
    <w:rsid w:val="00EC3DDC"/>
    <w:rsid w:val="00EC3FDA"/>
    <w:rsid w:val="00EC417A"/>
    <w:rsid w:val="00EC47E3"/>
    <w:rsid w:val="00EC4A06"/>
    <w:rsid w:val="00EC4B14"/>
    <w:rsid w:val="00EC4C28"/>
    <w:rsid w:val="00EC5024"/>
    <w:rsid w:val="00EC51B8"/>
    <w:rsid w:val="00EC5325"/>
    <w:rsid w:val="00EC55A8"/>
    <w:rsid w:val="00EC57A9"/>
    <w:rsid w:val="00EC59C0"/>
    <w:rsid w:val="00EC5BCB"/>
    <w:rsid w:val="00EC5D45"/>
    <w:rsid w:val="00EC5F4E"/>
    <w:rsid w:val="00EC6011"/>
    <w:rsid w:val="00EC6110"/>
    <w:rsid w:val="00EC62CB"/>
    <w:rsid w:val="00EC62ED"/>
    <w:rsid w:val="00EC6331"/>
    <w:rsid w:val="00EC63BE"/>
    <w:rsid w:val="00EC66F8"/>
    <w:rsid w:val="00EC6BFD"/>
    <w:rsid w:val="00EC7048"/>
    <w:rsid w:val="00EC7140"/>
    <w:rsid w:val="00EC71D6"/>
    <w:rsid w:val="00EC724E"/>
    <w:rsid w:val="00EC7302"/>
    <w:rsid w:val="00EC7364"/>
    <w:rsid w:val="00EC7398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8AE"/>
    <w:rsid w:val="00ED0AF4"/>
    <w:rsid w:val="00ED0E63"/>
    <w:rsid w:val="00ED11E8"/>
    <w:rsid w:val="00ED123A"/>
    <w:rsid w:val="00ED1261"/>
    <w:rsid w:val="00ED148B"/>
    <w:rsid w:val="00ED1D0B"/>
    <w:rsid w:val="00ED1E2F"/>
    <w:rsid w:val="00ED2236"/>
    <w:rsid w:val="00ED2295"/>
    <w:rsid w:val="00ED2752"/>
    <w:rsid w:val="00ED2AC6"/>
    <w:rsid w:val="00ED2C21"/>
    <w:rsid w:val="00ED2D61"/>
    <w:rsid w:val="00ED3671"/>
    <w:rsid w:val="00ED37D8"/>
    <w:rsid w:val="00ED38DE"/>
    <w:rsid w:val="00ED3D8F"/>
    <w:rsid w:val="00ED3E0D"/>
    <w:rsid w:val="00ED441A"/>
    <w:rsid w:val="00ED46D7"/>
    <w:rsid w:val="00ED49E4"/>
    <w:rsid w:val="00ED5048"/>
    <w:rsid w:val="00ED52CC"/>
    <w:rsid w:val="00ED53BD"/>
    <w:rsid w:val="00ED55F1"/>
    <w:rsid w:val="00ED560F"/>
    <w:rsid w:val="00ED57D7"/>
    <w:rsid w:val="00ED5874"/>
    <w:rsid w:val="00ED5916"/>
    <w:rsid w:val="00ED5C02"/>
    <w:rsid w:val="00ED5F69"/>
    <w:rsid w:val="00ED65E0"/>
    <w:rsid w:val="00ED67E9"/>
    <w:rsid w:val="00ED6941"/>
    <w:rsid w:val="00ED6C6A"/>
    <w:rsid w:val="00ED6E93"/>
    <w:rsid w:val="00ED7224"/>
    <w:rsid w:val="00ED722A"/>
    <w:rsid w:val="00ED727E"/>
    <w:rsid w:val="00ED730B"/>
    <w:rsid w:val="00ED74B3"/>
    <w:rsid w:val="00ED7678"/>
    <w:rsid w:val="00ED7A04"/>
    <w:rsid w:val="00EE014F"/>
    <w:rsid w:val="00EE028A"/>
    <w:rsid w:val="00EE0D40"/>
    <w:rsid w:val="00EE118C"/>
    <w:rsid w:val="00EE11AF"/>
    <w:rsid w:val="00EE12A1"/>
    <w:rsid w:val="00EE1502"/>
    <w:rsid w:val="00EE1685"/>
    <w:rsid w:val="00EE1919"/>
    <w:rsid w:val="00EE19FC"/>
    <w:rsid w:val="00EE1D4A"/>
    <w:rsid w:val="00EE1D80"/>
    <w:rsid w:val="00EE249C"/>
    <w:rsid w:val="00EE26B0"/>
    <w:rsid w:val="00EE2890"/>
    <w:rsid w:val="00EE2E8F"/>
    <w:rsid w:val="00EE2ED9"/>
    <w:rsid w:val="00EE2F42"/>
    <w:rsid w:val="00EE300D"/>
    <w:rsid w:val="00EE30BA"/>
    <w:rsid w:val="00EE3342"/>
    <w:rsid w:val="00EE353B"/>
    <w:rsid w:val="00EE38E7"/>
    <w:rsid w:val="00EE3D06"/>
    <w:rsid w:val="00EE3FD2"/>
    <w:rsid w:val="00EE44EF"/>
    <w:rsid w:val="00EE4574"/>
    <w:rsid w:val="00EE496E"/>
    <w:rsid w:val="00EE49AF"/>
    <w:rsid w:val="00EE4A06"/>
    <w:rsid w:val="00EE507C"/>
    <w:rsid w:val="00EE5211"/>
    <w:rsid w:val="00EE52C8"/>
    <w:rsid w:val="00EE583F"/>
    <w:rsid w:val="00EE5A0B"/>
    <w:rsid w:val="00EE5A1C"/>
    <w:rsid w:val="00EE5AB7"/>
    <w:rsid w:val="00EE622E"/>
    <w:rsid w:val="00EE63E4"/>
    <w:rsid w:val="00EE6630"/>
    <w:rsid w:val="00EE6981"/>
    <w:rsid w:val="00EE6C0A"/>
    <w:rsid w:val="00EE6DBD"/>
    <w:rsid w:val="00EE6E68"/>
    <w:rsid w:val="00EE6F7F"/>
    <w:rsid w:val="00EE7127"/>
    <w:rsid w:val="00EE7336"/>
    <w:rsid w:val="00EE7DA3"/>
    <w:rsid w:val="00EE7DDC"/>
    <w:rsid w:val="00EE7F20"/>
    <w:rsid w:val="00EF0DD2"/>
    <w:rsid w:val="00EF0F64"/>
    <w:rsid w:val="00EF101A"/>
    <w:rsid w:val="00EF103A"/>
    <w:rsid w:val="00EF12A1"/>
    <w:rsid w:val="00EF162F"/>
    <w:rsid w:val="00EF1A40"/>
    <w:rsid w:val="00EF1B06"/>
    <w:rsid w:val="00EF1D37"/>
    <w:rsid w:val="00EF1E8C"/>
    <w:rsid w:val="00EF1E97"/>
    <w:rsid w:val="00EF1F37"/>
    <w:rsid w:val="00EF1F3C"/>
    <w:rsid w:val="00EF20BF"/>
    <w:rsid w:val="00EF22E8"/>
    <w:rsid w:val="00EF2333"/>
    <w:rsid w:val="00EF23AC"/>
    <w:rsid w:val="00EF2827"/>
    <w:rsid w:val="00EF285F"/>
    <w:rsid w:val="00EF29EE"/>
    <w:rsid w:val="00EF2D8D"/>
    <w:rsid w:val="00EF2EA4"/>
    <w:rsid w:val="00EF324F"/>
    <w:rsid w:val="00EF349D"/>
    <w:rsid w:val="00EF351D"/>
    <w:rsid w:val="00EF3604"/>
    <w:rsid w:val="00EF366C"/>
    <w:rsid w:val="00EF39BE"/>
    <w:rsid w:val="00EF3C32"/>
    <w:rsid w:val="00EF3D27"/>
    <w:rsid w:val="00EF43C3"/>
    <w:rsid w:val="00EF4CB2"/>
    <w:rsid w:val="00EF4E01"/>
    <w:rsid w:val="00EF5135"/>
    <w:rsid w:val="00EF55FC"/>
    <w:rsid w:val="00EF5869"/>
    <w:rsid w:val="00EF5C0B"/>
    <w:rsid w:val="00EF5C36"/>
    <w:rsid w:val="00EF5C41"/>
    <w:rsid w:val="00EF5F3B"/>
    <w:rsid w:val="00EF5F75"/>
    <w:rsid w:val="00EF607C"/>
    <w:rsid w:val="00EF6685"/>
    <w:rsid w:val="00EF6878"/>
    <w:rsid w:val="00EF69C7"/>
    <w:rsid w:val="00EF73B9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30E"/>
    <w:rsid w:val="00F00887"/>
    <w:rsid w:val="00F00B88"/>
    <w:rsid w:val="00F00CBC"/>
    <w:rsid w:val="00F00E00"/>
    <w:rsid w:val="00F00F67"/>
    <w:rsid w:val="00F0116A"/>
    <w:rsid w:val="00F014B8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CA3"/>
    <w:rsid w:val="00F02CAF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254"/>
    <w:rsid w:val="00F04434"/>
    <w:rsid w:val="00F044AC"/>
    <w:rsid w:val="00F044B5"/>
    <w:rsid w:val="00F04734"/>
    <w:rsid w:val="00F04846"/>
    <w:rsid w:val="00F04A52"/>
    <w:rsid w:val="00F04FB4"/>
    <w:rsid w:val="00F0526C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8D"/>
    <w:rsid w:val="00F1020D"/>
    <w:rsid w:val="00F10456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1F8"/>
    <w:rsid w:val="00F13277"/>
    <w:rsid w:val="00F13494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A14"/>
    <w:rsid w:val="00F15E96"/>
    <w:rsid w:val="00F15EEB"/>
    <w:rsid w:val="00F161FC"/>
    <w:rsid w:val="00F168D5"/>
    <w:rsid w:val="00F1696B"/>
    <w:rsid w:val="00F16B58"/>
    <w:rsid w:val="00F16BE4"/>
    <w:rsid w:val="00F17191"/>
    <w:rsid w:val="00F171BF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9E5"/>
    <w:rsid w:val="00F22A04"/>
    <w:rsid w:val="00F22A6B"/>
    <w:rsid w:val="00F22A70"/>
    <w:rsid w:val="00F22B45"/>
    <w:rsid w:val="00F22FD6"/>
    <w:rsid w:val="00F233A6"/>
    <w:rsid w:val="00F233D1"/>
    <w:rsid w:val="00F23424"/>
    <w:rsid w:val="00F23B11"/>
    <w:rsid w:val="00F24106"/>
    <w:rsid w:val="00F2458C"/>
    <w:rsid w:val="00F247E6"/>
    <w:rsid w:val="00F24800"/>
    <w:rsid w:val="00F24A06"/>
    <w:rsid w:val="00F25347"/>
    <w:rsid w:val="00F253AC"/>
    <w:rsid w:val="00F254BE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7E9"/>
    <w:rsid w:val="00F26A18"/>
    <w:rsid w:val="00F26B70"/>
    <w:rsid w:val="00F26B9C"/>
    <w:rsid w:val="00F26C40"/>
    <w:rsid w:val="00F26E8F"/>
    <w:rsid w:val="00F26F4F"/>
    <w:rsid w:val="00F26F6A"/>
    <w:rsid w:val="00F27161"/>
    <w:rsid w:val="00F271D5"/>
    <w:rsid w:val="00F27473"/>
    <w:rsid w:val="00F27481"/>
    <w:rsid w:val="00F2778D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B4C"/>
    <w:rsid w:val="00F31C8D"/>
    <w:rsid w:val="00F31E6A"/>
    <w:rsid w:val="00F31EB5"/>
    <w:rsid w:val="00F31F5F"/>
    <w:rsid w:val="00F32123"/>
    <w:rsid w:val="00F326B6"/>
    <w:rsid w:val="00F32A0A"/>
    <w:rsid w:val="00F32AA1"/>
    <w:rsid w:val="00F32C8F"/>
    <w:rsid w:val="00F32DD5"/>
    <w:rsid w:val="00F32EC3"/>
    <w:rsid w:val="00F334DC"/>
    <w:rsid w:val="00F340E9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0AE"/>
    <w:rsid w:val="00F3620E"/>
    <w:rsid w:val="00F36245"/>
    <w:rsid w:val="00F3695A"/>
    <w:rsid w:val="00F36A11"/>
    <w:rsid w:val="00F36C58"/>
    <w:rsid w:val="00F36D0D"/>
    <w:rsid w:val="00F36D83"/>
    <w:rsid w:val="00F36EEF"/>
    <w:rsid w:val="00F36F15"/>
    <w:rsid w:val="00F3706C"/>
    <w:rsid w:val="00F370A3"/>
    <w:rsid w:val="00F3722D"/>
    <w:rsid w:val="00F37370"/>
    <w:rsid w:val="00F37426"/>
    <w:rsid w:val="00F37590"/>
    <w:rsid w:val="00F37C25"/>
    <w:rsid w:val="00F37E36"/>
    <w:rsid w:val="00F4013A"/>
    <w:rsid w:val="00F4039C"/>
    <w:rsid w:val="00F40694"/>
    <w:rsid w:val="00F40B38"/>
    <w:rsid w:val="00F40CEE"/>
    <w:rsid w:val="00F40E5D"/>
    <w:rsid w:val="00F410E5"/>
    <w:rsid w:val="00F414A6"/>
    <w:rsid w:val="00F41531"/>
    <w:rsid w:val="00F41661"/>
    <w:rsid w:val="00F41697"/>
    <w:rsid w:val="00F41757"/>
    <w:rsid w:val="00F41C3E"/>
    <w:rsid w:val="00F41D48"/>
    <w:rsid w:val="00F41F5B"/>
    <w:rsid w:val="00F4243F"/>
    <w:rsid w:val="00F42471"/>
    <w:rsid w:val="00F427E1"/>
    <w:rsid w:val="00F42BB1"/>
    <w:rsid w:val="00F42BB9"/>
    <w:rsid w:val="00F42BC0"/>
    <w:rsid w:val="00F42BD3"/>
    <w:rsid w:val="00F4312A"/>
    <w:rsid w:val="00F433AB"/>
    <w:rsid w:val="00F4391E"/>
    <w:rsid w:val="00F43ACD"/>
    <w:rsid w:val="00F43BBB"/>
    <w:rsid w:val="00F43C3E"/>
    <w:rsid w:val="00F44626"/>
    <w:rsid w:val="00F44679"/>
    <w:rsid w:val="00F44C87"/>
    <w:rsid w:val="00F44EE6"/>
    <w:rsid w:val="00F45034"/>
    <w:rsid w:val="00F45047"/>
    <w:rsid w:val="00F45262"/>
    <w:rsid w:val="00F45450"/>
    <w:rsid w:val="00F4572D"/>
    <w:rsid w:val="00F45753"/>
    <w:rsid w:val="00F4593E"/>
    <w:rsid w:val="00F45965"/>
    <w:rsid w:val="00F45A87"/>
    <w:rsid w:val="00F45A90"/>
    <w:rsid w:val="00F45C93"/>
    <w:rsid w:val="00F46030"/>
    <w:rsid w:val="00F4619F"/>
    <w:rsid w:val="00F465D6"/>
    <w:rsid w:val="00F465FF"/>
    <w:rsid w:val="00F4677B"/>
    <w:rsid w:val="00F467B4"/>
    <w:rsid w:val="00F469F8"/>
    <w:rsid w:val="00F46B3C"/>
    <w:rsid w:val="00F46D6B"/>
    <w:rsid w:val="00F47280"/>
    <w:rsid w:val="00F4750A"/>
    <w:rsid w:val="00F475AF"/>
    <w:rsid w:val="00F477A7"/>
    <w:rsid w:val="00F479EA"/>
    <w:rsid w:val="00F47A71"/>
    <w:rsid w:val="00F47BF4"/>
    <w:rsid w:val="00F47CB6"/>
    <w:rsid w:val="00F47D1C"/>
    <w:rsid w:val="00F500BC"/>
    <w:rsid w:val="00F502C0"/>
    <w:rsid w:val="00F50320"/>
    <w:rsid w:val="00F50340"/>
    <w:rsid w:val="00F50736"/>
    <w:rsid w:val="00F50876"/>
    <w:rsid w:val="00F50CD0"/>
    <w:rsid w:val="00F50E04"/>
    <w:rsid w:val="00F50F32"/>
    <w:rsid w:val="00F50F81"/>
    <w:rsid w:val="00F50FA2"/>
    <w:rsid w:val="00F51019"/>
    <w:rsid w:val="00F512FB"/>
    <w:rsid w:val="00F514EB"/>
    <w:rsid w:val="00F51AB4"/>
    <w:rsid w:val="00F51B9A"/>
    <w:rsid w:val="00F51E30"/>
    <w:rsid w:val="00F51F8A"/>
    <w:rsid w:val="00F51FAF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776"/>
    <w:rsid w:val="00F53B4F"/>
    <w:rsid w:val="00F53C3B"/>
    <w:rsid w:val="00F5402E"/>
    <w:rsid w:val="00F54172"/>
    <w:rsid w:val="00F54367"/>
    <w:rsid w:val="00F546B1"/>
    <w:rsid w:val="00F547A2"/>
    <w:rsid w:val="00F54B82"/>
    <w:rsid w:val="00F54B8B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0C"/>
    <w:rsid w:val="00F56C1D"/>
    <w:rsid w:val="00F56F54"/>
    <w:rsid w:val="00F571FD"/>
    <w:rsid w:val="00F576B3"/>
    <w:rsid w:val="00F577C7"/>
    <w:rsid w:val="00F57822"/>
    <w:rsid w:val="00F57A1E"/>
    <w:rsid w:val="00F601AF"/>
    <w:rsid w:val="00F60377"/>
    <w:rsid w:val="00F60520"/>
    <w:rsid w:val="00F60548"/>
    <w:rsid w:val="00F609D9"/>
    <w:rsid w:val="00F609EB"/>
    <w:rsid w:val="00F60A9E"/>
    <w:rsid w:val="00F60C83"/>
    <w:rsid w:val="00F60ECB"/>
    <w:rsid w:val="00F6124C"/>
    <w:rsid w:val="00F6127F"/>
    <w:rsid w:val="00F618C2"/>
    <w:rsid w:val="00F61980"/>
    <w:rsid w:val="00F61A42"/>
    <w:rsid w:val="00F61EE5"/>
    <w:rsid w:val="00F623AA"/>
    <w:rsid w:val="00F62406"/>
    <w:rsid w:val="00F627E9"/>
    <w:rsid w:val="00F627FE"/>
    <w:rsid w:val="00F62897"/>
    <w:rsid w:val="00F62B53"/>
    <w:rsid w:val="00F62C86"/>
    <w:rsid w:val="00F62C99"/>
    <w:rsid w:val="00F62CBF"/>
    <w:rsid w:val="00F63460"/>
    <w:rsid w:val="00F634F4"/>
    <w:rsid w:val="00F63682"/>
    <w:rsid w:val="00F637B4"/>
    <w:rsid w:val="00F638FC"/>
    <w:rsid w:val="00F6398E"/>
    <w:rsid w:val="00F63D1E"/>
    <w:rsid w:val="00F63E13"/>
    <w:rsid w:val="00F64146"/>
    <w:rsid w:val="00F6427D"/>
    <w:rsid w:val="00F646F7"/>
    <w:rsid w:val="00F64734"/>
    <w:rsid w:val="00F64741"/>
    <w:rsid w:val="00F64752"/>
    <w:rsid w:val="00F64B25"/>
    <w:rsid w:val="00F64BEE"/>
    <w:rsid w:val="00F64FA1"/>
    <w:rsid w:val="00F653D9"/>
    <w:rsid w:val="00F65564"/>
    <w:rsid w:val="00F659D9"/>
    <w:rsid w:val="00F659E1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67CB9"/>
    <w:rsid w:val="00F67E96"/>
    <w:rsid w:val="00F708C2"/>
    <w:rsid w:val="00F70974"/>
    <w:rsid w:val="00F709AF"/>
    <w:rsid w:val="00F70B57"/>
    <w:rsid w:val="00F70D7E"/>
    <w:rsid w:val="00F70DC2"/>
    <w:rsid w:val="00F70DE7"/>
    <w:rsid w:val="00F71107"/>
    <w:rsid w:val="00F712DE"/>
    <w:rsid w:val="00F7176F"/>
    <w:rsid w:val="00F71E06"/>
    <w:rsid w:val="00F721D8"/>
    <w:rsid w:val="00F722E8"/>
    <w:rsid w:val="00F7237E"/>
    <w:rsid w:val="00F72646"/>
    <w:rsid w:val="00F72A29"/>
    <w:rsid w:val="00F72A96"/>
    <w:rsid w:val="00F72B1C"/>
    <w:rsid w:val="00F72CD2"/>
    <w:rsid w:val="00F72DA5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B60"/>
    <w:rsid w:val="00F75DEB"/>
    <w:rsid w:val="00F75EA0"/>
    <w:rsid w:val="00F75FF6"/>
    <w:rsid w:val="00F762D7"/>
    <w:rsid w:val="00F7689F"/>
    <w:rsid w:val="00F7696F"/>
    <w:rsid w:val="00F76CCA"/>
    <w:rsid w:val="00F76E41"/>
    <w:rsid w:val="00F774AC"/>
    <w:rsid w:val="00F775DC"/>
    <w:rsid w:val="00F7764D"/>
    <w:rsid w:val="00F7798D"/>
    <w:rsid w:val="00F77A00"/>
    <w:rsid w:val="00F77F26"/>
    <w:rsid w:val="00F8004F"/>
    <w:rsid w:val="00F80217"/>
    <w:rsid w:val="00F80833"/>
    <w:rsid w:val="00F80989"/>
    <w:rsid w:val="00F80F74"/>
    <w:rsid w:val="00F81044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2DE6"/>
    <w:rsid w:val="00F83200"/>
    <w:rsid w:val="00F83227"/>
    <w:rsid w:val="00F83735"/>
    <w:rsid w:val="00F8374B"/>
    <w:rsid w:val="00F83762"/>
    <w:rsid w:val="00F83798"/>
    <w:rsid w:val="00F83B27"/>
    <w:rsid w:val="00F83BBA"/>
    <w:rsid w:val="00F83DDB"/>
    <w:rsid w:val="00F83F57"/>
    <w:rsid w:val="00F843F5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5E9A"/>
    <w:rsid w:val="00F861F6"/>
    <w:rsid w:val="00F86200"/>
    <w:rsid w:val="00F86263"/>
    <w:rsid w:val="00F8657C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7B"/>
    <w:rsid w:val="00F877D5"/>
    <w:rsid w:val="00F87841"/>
    <w:rsid w:val="00F87893"/>
    <w:rsid w:val="00F87959"/>
    <w:rsid w:val="00F87F3D"/>
    <w:rsid w:val="00F900F7"/>
    <w:rsid w:val="00F9011D"/>
    <w:rsid w:val="00F90238"/>
    <w:rsid w:val="00F90290"/>
    <w:rsid w:val="00F90515"/>
    <w:rsid w:val="00F9056E"/>
    <w:rsid w:val="00F90976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7C7"/>
    <w:rsid w:val="00F94969"/>
    <w:rsid w:val="00F94A7B"/>
    <w:rsid w:val="00F94BC7"/>
    <w:rsid w:val="00F94D27"/>
    <w:rsid w:val="00F94D38"/>
    <w:rsid w:val="00F95391"/>
    <w:rsid w:val="00F955F9"/>
    <w:rsid w:val="00F95724"/>
    <w:rsid w:val="00F958C6"/>
    <w:rsid w:val="00F95A36"/>
    <w:rsid w:val="00F95BEF"/>
    <w:rsid w:val="00F9606C"/>
    <w:rsid w:val="00F960EE"/>
    <w:rsid w:val="00F9684A"/>
    <w:rsid w:val="00F96AEA"/>
    <w:rsid w:val="00F96EAD"/>
    <w:rsid w:val="00F970D3"/>
    <w:rsid w:val="00F97319"/>
    <w:rsid w:val="00F9732D"/>
    <w:rsid w:val="00F975EB"/>
    <w:rsid w:val="00F979B7"/>
    <w:rsid w:val="00FA0032"/>
    <w:rsid w:val="00FA032B"/>
    <w:rsid w:val="00FA07B0"/>
    <w:rsid w:val="00FA0807"/>
    <w:rsid w:val="00FA0C78"/>
    <w:rsid w:val="00FA0EB8"/>
    <w:rsid w:val="00FA118E"/>
    <w:rsid w:val="00FA1345"/>
    <w:rsid w:val="00FA13FB"/>
    <w:rsid w:val="00FA14B7"/>
    <w:rsid w:val="00FA173E"/>
    <w:rsid w:val="00FA1793"/>
    <w:rsid w:val="00FA1868"/>
    <w:rsid w:val="00FA1A4F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632"/>
    <w:rsid w:val="00FA3ADE"/>
    <w:rsid w:val="00FA3CCA"/>
    <w:rsid w:val="00FA3D9F"/>
    <w:rsid w:val="00FA3DAB"/>
    <w:rsid w:val="00FA4195"/>
    <w:rsid w:val="00FA4485"/>
    <w:rsid w:val="00FA465E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63F"/>
    <w:rsid w:val="00FA5733"/>
    <w:rsid w:val="00FA578E"/>
    <w:rsid w:val="00FA591E"/>
    <w:rsid w:val="00FA5BEA"/>
    <w:rsid w:val="00FA5D4A"/>
    <w:rsid w:val="00FA5E87"/>
    <w:rsid w:val="00FA60AD"/>
    <w:rsid w:val="00FA60B6"/>
    <w:rsid w:val="00FA62E0"/>
    <w:rsid w:val="00FA6340"/>
    <w:rsid w:val="00FA638B"/>
    <w:rsid w:val="00FA64A2"/>
    <w:rsid w:val="00FA67A0"/>
    <w:rsid w:val="00FA68DE"/>
    <w:rsid w:val="00FA6AFA"/>
    <w:rsid w:val="00FA6E88"/>
    <w:rsid w:val="00FA6FB5"/>
    <w:rsid w:val="00FA73C8"/>
    <w:rsid w:val="00FA747F"/>
    <w:rsid w:val="00FA7559"/>
    <w:rsid w:val="00FA7592"/>
    <w:rsid w:val="00FA7806"/>
    <w:rsid w:val="00FA78E5"/>
    <w:rsid w:val="00FA7944"/>
    <w:rsid w:val="00FA7BDF"/>
    <w:rsid w:val="00FA7EAF"/>
    <w:rsid w:val="00FB00C2"/>
    <w:rsid w:val="00FB05D4"/>
    <w:rsid w:val="00FB06C1"/>
    <w:rsid w:val="00FB0875"/>
    <w:rsid w:val="00FB0E65"/>
    <w:rsid w:val="00FB183F"/>
    <w:rsid w:val="00FB197C"/>
    <w:rsid w:val="00FB1A91"/>
    <w:rsid w:val="00FB1CEE"/>
    <w:rsid w:val="00FB1E44"/>
    <w:rsid w:val="00FB1E56"/>
    <w:rsid w:val="00FB209B"/>
    <w:rsid w:val="00FB241F"/>
    <w:rsid w:val="00FB245C"/>
    <w:rsid w:val="00FB2547"/>
    <w:rsid w:val="00FB2A9C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7C0"/>
    <w:rsid w:val="00FB4819"/>
    <w:rsid w:val="00FB4B3C"/>
    <w:rsid w:val="00FB4E99"/>
    <w:rsid w:val="00FB5101"/>
    <w:rsid w:val="00FB528B"/>
    <w:rsid w:val="00FB52CB"/>
    <w:rsid w:val="00FB530F"/>
    <w:rsid w:val="00FB5544"/>
    <w:rsid w:val="00FB5550"/>
    <w:rsid w:val="00FB558B"/>
    <w:rsid w:val="00FB57B3"/>
    <w:rsid w:val="00FB5865"/>
    <w:rsid w:val="00FB58BC"/>
    <w:rsid w:val="00FB6560"/>
    <w:rsid w:val="00FB6B79"/>
    <w:rsid w:val="00FB7398"/>
    <w:rsid w:val="00FB75B5"/>
    <w:rsid w:val="00FB7901"/>
    <w:rsid w:val="00FB7ACD"/>
    <w:rsid w:val="00FB7E90"/>
    <w:rsid w:val="00FB7F07"/>
    <w:rsid w:val="00FC017D"/>
    <w:rsid w:val="00FC0505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413"/>
    <w:rsid w:val="00FC1614"/>
    <w:rsid w:val="00FC1696"/>
    <w:rsid w:val="00FC1B2D"/>
    <w:rsid w:val="00FC1E3E"/>
    <w:rsid w:val="00FC25EF"/>
    <w:rsid w:val="00FC29C1"/>
    <w:rsid w:val="00FC2A99"/>
    <w:rsid w:val="00FC2B3F"/>
    <w:rsid w:val="00FC2CF0"/>
    <w:rsid w:val="00FC2E2E"/>
    <w:rsid w:val="00FC3608"/>
    <w:rsid w:val="00FC38B5"/>
    <w:rsid w:val="00FC39E4"/>
    <w:rsid w:val="00FC3BEA"/>
    <w:rsid w:val="00FC3C2C"/>
    <w:rsid w:val="00FC3E6A"/>
    <w:rsid w:val="00FC408C"/>
    <w:rsid w:val="00FC41A8"/>
    <w:rsid w:val="00FC41D3"/>
    <w:rsid w:val="00FC43AB"/>
    <w:rsid w:val="00FC43DB"/>
    <w:rsid w:val="00FC4436"/>
    <w:rsid w:val="00FC450E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4B8"/>
    <w:rsid w:val="00FC68DE"/>
    <w:rsid w:val="00FC6995"/>
    <w:rsid w:val="00FC6EA9"/>
    <w:rsid w:val="00FC71E1"/>
    <w:rsid w:val="00FC7259"/>
    <w:rsid w:val="00FC73D0"/>
    <w:rsid w:val="00FC7471"/>
    <w:rsid w:val="00FC7479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D05"/>
    <w:rsid w:val="00FD11CB"/>
    <w:rsid w:val="00FD1A72"/>
    <w:rsid w:val="00FD1D46"/>
    <w:rsid w:val="00FD2F98"/>
    <w:rsid w:val="00FD30CB"/>
    <w:rsid w:val="00FD31AD"/>
    <w:rsid w:val="00FD3267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B68"/>
    <w:rsid w:val="00FD3C1B"/>
    <w:rsid w:val="00FD42A0"/>
    <w:rsid w:val="00FD452C"/>
    <w:rsid w:val="00FD4799"/>
    <w:rsid w:val="00FD4BCC"/>
    <w:rsid w:val="00FD4D02"/>
    <w:rsid w:val="00FD4D48"/>
    <w:rsid w:val="00FD5200"/>
    <w:rsid w:val="00FD52B3"/>
    <w:rsid w:val="00FD5420"/>
    <w:rsid w:val="00FD5488"/>
    <w:rsid w:val="00FD5759"/>
    <w:rsid w:val="00FD57F3"/>
    <w:rsid w:val="00FD5934"/>
    <w:rsid w:val="00FD59C2"/>
    <w:rsid w:val="00FD5A53"/>
    <w:rsid w:val="00FD5BC9"/>
    <w:rsid w:val="00FD5C90"/>
    <w:rsid w:val="00FD6525"/>
    <w:rsid w:val="00FD652E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09D"/>
    <w:rsid w:val="00FE013A"/>
    <w:rsid w:val="00FE0575"/>
    <w:rsid w:val="00FE0CF1"/>
    <w:rsid w:val="00FE0FDF"/>
    <w:rsid w:val="00FE0FFF"/>
    <w:rsid w:val="00FE1152"/>
    <w:rsid w:val="00FE130E"/>
    <w:rsid w:val="00FE14DC"/>
    <w:rsid w:val="00FE1807"/>
    <w:rsid w:val="00FE1CD4"/>
    <w:rsid w:val="00FE1DB1"/>
    <w:rsid w:val="00FE21C0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79B"/>
    <w:rsid w:val="00FE47DB"/>
    <w:rsid w:val="00FE4B72"/>
    <w:rsid w:val="00FE4BFA"/>
    <w:rsid w:val="00FE4C68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722"/>
    <w:rsid w:val="00FE5D31"/>
    <w:rsid w:val="00FE5DF6"/>
    <w:rsid w:val="00FE5E46"/>
    <w:rsid w:val="00FE63BB"/>
    <w:rsid w:val="00FE6640"/>
    <w:rsid w:val="00FE66AE"/>
    <w:rsid w:val="00FE6790"/>
    <w:rsid w:val="00FE67D6"/>
    <w:rsid w:val="00FE6821"/>
    <w:rsid w:val="00FE69C5"/>
    <w:rsid w:val="00FE69CB"/>
    <w:rsid w:val="00FE6C5E"/>
    <w:rsid w:val="00FE72B3"/>
    <w:rsid w:val="00FE74F3"/>
    <w:rsid w:val="00FE76F0"/>
    <w:rsid w:val="00FE7865"/>
    <w:rsid w:val="00FE78F3"/>
    <w:rsid w:val="00FE79E2"/>
    <w:rsid w:val="00FE7F6A"/>
    <w:rsid w:val="00FF021F"/>
    <w:rsid w:val="00FF0D29"/>
    <w:rsid w:val="00FF0DAF"/>
    <w:rsid w:val="00FF1296"/>
    <w:rsid w:val="00FF139B"/>
    <w:rsid w:val="00FF14F5"/>
    <w:rsid w:val="00FF1521"/>
    <w:rsid w:val="00FF1694"/>
    <w:rsid w:val="00FF16EC"/>
    <w:rsid w:val="00FF1A73"/>
    <w:rsid w:val="00FF1C26"/>
    <w:rsid w:val="00FF1E81"/>
    <w:rsid w:val="00FF1ED1"/>
    <w:rsid w:val="00FF1FCF"/>
    <w:rsid w:val="00FF204A"/>
    <w:rsid w:val="00FF2308"/>
    <w:rsid w:val="00FF28CE"/>
    <w:rsid w:val="00FF295B"/>
    <w:rsid w:val="00FF29B2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53F"/>
    <w:rsid w:val="00FF5992"/>
    <w:rsid w:val="00FF5BE4"/>
    <w:rsid w:val="00FF5EB8"/>
    <w:rsid w:val="00FF6103"/>
    <w:rsid w:val="00FF614F"/>
    <w:rsid w:val="00FF65C9"/>
    <w:rsid w:val="00FF6889"/>
    <w:rsid w:val="00FF6AD1"/>
    <w:rsid w:val="00FF6B89"/>
    <w:rsid w:val="00FF6CDC"/>
    <w:rsid w:val="00FF6E43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29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4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6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9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2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D1EE3DC-BBFE-4510-A375-A8F8D34B7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21705</TotalTime>
  <Pages>19</Pages>
  <Words>3574</Words>
  <Characters>14673</Characters>
  <Application>Microsoft Office Word</Application>
  <DocSecurity>0</DocSecurity>
  <Lines>122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18211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4139</cp:revision>
  <cp:lastPrinted>2009-04-22T21:01:00Z</cp:lastPrinted>
  <dcterms:created xsi:type="dcterms:W3CDTF">2020-07-20T16:47:00Z</dcterms:created>
  <dcterms:modified xsi:type="dcterms:W3CDTF">2022-04-24T04:40:00Z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2021-12-17T16:28:32Z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3baf20ae-285d-48d9-8786-a3cc0d2e984e</vt:lpwstr>
  </property>
  <property fmtid="{D5CDD505-2E9C-101B-9397-08002B2CF9AE}" pid="21" name="MSIP_Label_29c70fe5-2ee7-4fdf-9966-598577a1d1a6_ContentBits">
    <vt:lpwstr>0</vt:lpwstr>
  </property>
</Properties>
</file>